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82FC67" w14:textId="648C1E1F" w:rsidR="00535962" w:rsidRPr="00F7167E" w:rsidRDefault="00B47856">
      <w:r>
        <w:rPr>
          <w:noProof/>
          <w:lang w:eastAsia="es-ES"/>
        </w:rPr>
        <mc:AlternateContent>
          <mc:Choice Requires="wpg">
            <w:drawing>
              <wp:anchor distT="0" distB="0" distL="114300" distR="114300" simplePos="0" relativeHeight="251683840" behindDoc="0" locked="0" layoutInCell="1" allowOverlap="1" wp14:anchorId="21606BFA" wp14:editId="19334B42">
                <wp:simplePos x="0" y="0"/>
                <wp:positionH relativeFrom="column">
                  <wp:posOffset>4191001</wp:posOffset>
                </wp:positionH>
                <wp:positionV relativeFrom="paragraph">
                  <wp:posOffset>-561975</wp:posOffset>
                </wp:positionV>
                <wp:extent cx="2018030" cy="1106170"/>
                <wp:effectExtent l="19050" t="19050" r="20320" b="17780"/>
                <wp:wrapNone/>
                <wp:docPr id="1416299839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18030" cy="1106170"/>
                          <a:chOff x="9107" y="720"/>
                          <a:chExt cx="2053" cy="1620"/>
                        </a:xfrm>
                      </wpg:grpSpPr>
                      <wpg:grpSp>
                        <wpg:cNvPr id="1347216860" name="Group 4"/>
                        <wpg:cNvGrpSpPr>
                          <a:grpSpLocks/>
                        </wpg:cNvGrpSpPr>
                        <wpg:grpSpPr bwMode="auto">
                          <a:xfrm>
                            <a:off x="9107" y="720"/>
                            <a:ext cx="2053" cy="1620"/>
                            <a:chOff x="9107" y="720"/>
                            <a:chExt cx="2053" cy="1620"/>
                          </a:xfrm>
                        </wpg:grpSpPr>
                        <wpg:grpSp>
                          <wpg:cNvPr id="2142316469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07" y="720"/>
                              <a:ext cx="2053" cy="900"/>
                              <a:chOff x="9107" y="720"/>
                              <a:chExt cx="2053" cy="900"/>
                            </a:xfrm>
                          </wpg:grpSpPr>
                          <wps:wsp>
                            <wps:cNvPr id="489235932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07" y="1077"/>
                                <a:ext cx="2053" cy="543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524BB729" w14:textId="389F4E75" w:rsidR="00CE67A3" w:rsidRPr="00535962" w:rsidRDefault="00214514" w:rsidP="00535962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EDESUR-</w:t>
                                      </w:r>
                                      <w:r w:rsidR="00B37C16">
                                        <w:rPr>
                                          <w:rStyle w:val="Style2"/>
                                        </w:rPr>
                                        <w:t>XX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</w:t>
                                      </w:r>
                                      <w:r w:rsidR="00B37C16">
                                        <w:rPr>
                                          <w:rStyle w:val="Style2"/>
                                        </w:rPr>
                                        <w:t>XX-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202</w:t>
                                      </w:r>
                                      <w:r w:rsidR="00B37C16">
                                        <w:rPr>
                                          <w:rStyle w:val="Style2"/>
                                        </w:rPr>
                                        <w:t>X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-00</w:t>
                                      </w:r>
                                      <w:r w:rsidR="00AA4980">
                                        <w:rPr>
                                          <w:rStyle w:val="Style2"/>
                                        </w:rPr>
                                        <w:t>XX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803725880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tx1">
                                  <a:lumMod val="100000"/>
                                  <a:lumOff val="0"/>
                                </a:schemeClr>
                              </a:solidFill>
                              <a:ln w="381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DE3183" w14:textId="77777777" w:rsidR="00CE67A3" w:rsidRPr="00CA0E82" w:rsidRDefault="00CE67A3" w:rsidP="00CE67A3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3435792" name="Group 8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1994096354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4"/>
                                    </w:rPr>
                                    <w:alias w:val="No. de Documento"/>
                                    <w:tag w:val="No. de Documento"/>
                                    <w:id w:val="13417748"/>
                                    <w:showingPlcHdr/>
                                  </w:sdtPr>
                                  <w:sdtEndPr>
                                    <w:rPr>
                                      <w:rStyle w:val="Style4"/>
                                    </w:rPr>
                                  </w:sdtEndPr>
                                  <w:sdtContent>
                                    <w:p w14:paraId="076297E4" w14:textId="77777777" w:rsidR="00535962" w:rsidRPr="00535962" w:rsidRDefault="006709BC" w:rsidP="00535962">
                                      <w:pPr>
                                        <w:jc w:val="center"/>
                                      </w:pPr>
                                      <w:r w:rsidRPr="006B0D19">
                                        <w:rPr>
                                          <w:rStyle w:val="Textodelmarcadordeposicin"/>
                                        </w:rPr>
                                        <w:t>Click here to enter text.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017966905" name="Text Box 10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ln w="28575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094A463" w14:textId="77777777" w:rsidR="00535962" w:rsidRPr="00CA0E82" w:rsidRDefault="00535962" w:rsidP="00535962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8279834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606BFA" id="Group 3" o:spid="_x0000_s1026" style="position:absolute;margin-left:330pt;margin-top:-44.25pt;width:158.9pt;height:87.1pt;z-index:251683840" coordorigin="9107,720" coordsize="2053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">
                <v:group id="Group 4" o:spid="_x0000_s1027" style="position:absolute;left:9107;top:720;width:2053;height:1620" coordorigin="9107,720" coordsize="2053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">
                  <v:group id="Group 5" o:spid="_x0000_s1028" style="position:absolute;left:9107;top:720;width:2053;height:900" coordorigin="9107,720" coordsize="2053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07;top:1077;width:2053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524BB729" w14:textId="389F4E75" w:rsidR="00CE67A3" w:rsidRPr="00535962" w:rsidRDefault="00214514" w:rsidP="00535962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EDESUR-</w:t>
                                </w:r>
                                <w:r w:rsidR="00B37C16">
                                  <w:rPr>
                                    <w:rStyle w:val="Style2"/>
                                  </w:rPr>
                                  <w:t>XX</w:t>
                                </w:r>
                                <w:r>
                                  <w:rPr>
                                    <w:rStyle w:val="Style2"/>
                                  </w:rPr>
                                  <w:t>-</w:t>
                                </w:r>
                                <w:r w:rsidR="00B37C16">
                                  <w:rPr>
                                    <w:rStyle w:val="Style2"/>
                                  </w:rPr>
                                  <w:t>XX-</w:t>
                                </w:r>
                                <w:r>
                                  <w:rPr>
                                    <w:rStyle w:val="Style2"/>
                                  </w:rPr>
                                  <w:t>202</w:t>
                                </w:r>
                                <w:r w:rsidR="00B37C16">
                                  <w:rPr>
                                    <w:rStyle w:val="Style2"/>
                                  </w:rPr>
                                  <w:t>X</w:t>
                                </w:r>
                                <w:r>
                                  <w:rPr>
                                    <w:rStyle w:val="Style2"/>
                                  </w:rPr>
                                  <w:t>-00</w:t>
                                </w:r>
                                <w:r w:rsidR="00AA4980">
                                  <w:rPr>
                                    <w:rStyle w:val="Style2"/>
                                  </w:rPr>
                                  <w:t>XX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" fillcolor="black [3213]" strokecolor="white [3212]" strokeweight="3pt">
                      <v:textbox>
                        <w:txbxContent>
                          <w:p w14:paraId="4DDE3183" w14:textId="77777777" w:rsidR="00CE67A3" w:rsidRPr="00CA0E82" w:rsidRDefault="00CE67A3" w:rsidP="00CE67A3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8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">
                    <v:shape id="Text Box 9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" fillcolor="white [3212]" strokecolor="white [3212]" strokeweight="2.25pt">
                      <v:textbox inset=",0">
                        <w:txbxContent>
                          <w:sdt>
                            <w:sdtPr>
                              <w:rPr>
                                <w:rStyle w:val="Style4"/>
                              </w:rPr>
                              <w:alias w:val="No. de Documento"/>
                              <w:tag w:val="No. de Documento"/>
                              <w:id w:val="13417748"/>
                              <w:showingPlcHdr/>
                            </w:sdtPr>
                            <w:sdtEndPr>
                              <w:rPr>
                                <w:rStyle w:val="Style4"/>
                              </w:rPr>
                            </w:sdtEndPr>
                            <w:sdtContent>
                              <w:p w14:paraId="076297E4" w14:textId="77777777" w:rsidR="00535962" w:rsidRPr="00535962" w:rsidRDefault="006709BC" w:rsidP="00535962">
                                <w:pPr>
                                  <w:jc w:val="center"/>
                                </w:pPr>
                                <w:r w:rsidRPr="006B0D19">
                                  <w:rPr>
                                    <w:rStyle w:val="Textodelmarcadordeposicin"/>
                                  </w:rPr>
                                  <w:t>Click here to enter text.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10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" fillcolor="#a5a5a5 [2092]" strokecolor="white [3212]" strokeweight="2.25pt">
                      <v:textbox>
                        <w:txbxContent>
                          <w:p w14:paraId="3094A463" w14:textId="77777777" w:rsidR="00535962" w:rsidRPr="00CA0E82" w:rsidRDefault="00535962" w:rsidP="00535962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1" o:spid="_x0000_s1034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" filled="f"/>
              </v:group>
            </w:pict>
          </mc:Fallback>
        </mc:AlternateContent>
      </w:r>
      <w:r w:rsidR="00C00894">
        <w:rPr>
          <w:rFonts w:ascii="Arial Bold" w:hAnsi="Arial Bold"/>
          <w:b/>
          <w:caps/>
          <w:noProof/>
          <w:color w:val="FF0000"/>
          <w:sz w:val="28"/>
          <w:lang w:eastAsia="es-ES"/>
        </w:rPr>
        <w:drawing>
          <wp:anchor distT="0" distB="0" distL="114300" distR="114300" simplePos="0" relativeHeight="251659264" behindDoc="0" locked="0" layoutInCell="1" allowOverlap="1" wp14:anchorId="0B1B186F" wp14:editId="29852029">
            <wp:simplePos x="0" y="0"/>
            <wp:positionH relativeFrom="column">
              <wp:posOffset>2349795</wp:posOffset>
            </wp:positionH>
            <wp:positionV relativeFrom="paragraph">
              <wp:posOffset>-372140</wp:posOffset>
            </wp:positionV>
            <wp:extent cx="839972" cy="80807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972" cy="808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32F8375" wp14:editId="775F5356">
                <wp:simplePos x="0" y="0"/>
                <wp:positionH relativeFrom="column">
                  <wp:posOffset>-363220</wp:posOffset>
                </wp:positionH>
                <wp:positionV relativeFrom="paragraph">
                  <wp:posOffset>-459105</wp:posOffset>
                </wp:positionV>
                <wp:extent cx="948055" cy="305435"/>
                <wp:effectExtent l="0" t="0" r="0" b="1270"/>
                <wp:wrapNone/>
                <wp:docPr id="245971804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  <w:sz w:val="22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4B3FA710" w14:textId="77777777" w:rsidR="00B22BC7" w:rsidRPr="00A86FA8" w:rsidRDefault="00A86FA8" w:rsidP="00B22BC7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SNCC.D</w:t>
                                </w:r>
                                <w:r w:rsidR="00031C89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.02</w:t>
                                </w:r>
                                <w:r w:rsidR="00024534">
                                  <w:rPr>
                                    <w:rStyle w:val="Style15"/>
                                    <w:b/>
                                    <w:color w:val="C00000"/>
                                    <w:sz w:val="22"/>
                                  </w:rPr>
                                  <w:t>8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2F8375" id="Text Box 22" o:spid="_x0000_s1035" type="#_x0000_t202" style="position:absolute;margin-left:-28.6pt;margin-top:-36.15pt;width:74.65pt;height:24.0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  <w:sz w:val="22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Content>
                        <w:p w14:paraId="4B3FA710" w14:textId="77777777" w:rsidR="00B22BC7" w:rsidRPr="00A86FA8" w:rsidRDefault="00A86FA8" w:rsidP="00B22BC7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SNCC.D</w:t>
                          </w:r>
                          <w:r w:rsidR="00031C89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.02</w:t>
                          </w:r>
                          <w:r w:rsidR="00024534">
                            <w:rPr>
                              <w:rStyle w:val="Style15"/>
                              <w:b/>
                              <w:color w:val="C00000"/>
                              <w:sz w:val="22"/>
                            </w:rPr>
                            <w:t>8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0D3130C" wp14:editId="60D6B2FC">
                <wp:simplePos x="0" y="0"/>
                <wp:positionH relativeFrom="column">
                  <wp:posOffset>-496570</wp:posOffset>
                </wp:positionH>
                <wp:positionV relativeFrom="paragraph">
                  <wp:posOffset>-142875</wp:posOffset>
                </wp:positionV>
                <wp:extent cx="1028700" cy="1078230"/>
                <wp:effectExtent l="0" t="0" r="1270" b="0"/>
                <wp:wrapNone/>
                <wp:docPr id="2040464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0740D26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eastAsia="es-ES"/>
                                  </w:rPr>
                                  <w:drawing>
                                    <wp:inline distT="0" distB="0" distL="0" distR="0" wp14:anchorId="23F050C6" wp14:editId="55578C2D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D3130C" id="Text Box 2" o:spid="_x0000_s1036" type="#_x0000_t202" style="position:absolute;margin-left:-39.1pt;margin-top:-11.2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a8/5AEAAKkDAAAOAAAAZHJzL2Uyb0RvYy54bWysU9uO0zAQfUfiHyy/01zo0h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Content>
                        <w:p w14:paraId="60740D26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eastAsia="es-ES"/>
                            </w:rPr>
                            <w:drawing>
                              <wp:inline distT="0" distB="0" distL="0" distR="0" wp14:anchorId="23F050C6" wp14:editId="55578C2D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7B19C8D1" w14:textId="1702D266" w:rsidR="00535962" w:rsidRPr="00535962" w:rsidRDefault="00B47856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C8E6A6F" wp14:editId="2DEDCDF4">
                <wp:simplePos x="0" y="0"/>
                <wp:positionH relativeFrom="column">
                  <wp:posOffset>4834890</wp:posOffset>
                </wp:positionH>
                <wp:positionV relativeFrom="paragraph">
                  <wp:posOffset>258445</wp:posOffset>
                </wp:positionV>
                <wp:extent cx="1448435" cy="278130"/>
                <wp:effectExtent l="0" t="3175" r="3175" b="4445"/>
                <wp:wrapNone/>
                <wp:docPr id="45685205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D693D8B" w14:textId="1DCCD134" w:rsidR="0026335F" w:rsidRPr="0026335F" w:rsidRDefault="00582B1A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D2FB1">
                                  <w:rPr>
                                    <w:rStyle w:val="Style5"/>
                                  </w:rPr>
                                  <w:t>17</w:t>
                                </w:r>
                                <w:r w:rsidR="00214514">
                                  <w:rPr>
                                    <w:rStyle w:val="Style5"/>
                                    <w:lang w:val="es-DO"/>
                                  </w:rPr>
                                  <w:t xml:space="preserve"> de julio de 2024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8E6A6F" id="Text Box 12" o:spid="_x0000_s1037" type="#_x0000_t202" style="position:absolute;margin-left:380.7pt;margin-top:20.3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" filled="f" stroked="f">
                <v:textbox>
                  <w:txbxContent>
                    <w:p w14:paraId="4D693D8B" w14:textId="1DCCD134" w:rsidR="0026335F" w:rsidRPr="0026335F" w:rsidRDefault="00CD2FB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17</w:t>
                          </w:r>
                          <w:r w:rsidR="00214514">
                            <w:rPr>
                              <w:rStyle w:val="Style5"/>
                              <w:lang w:val="es-DO"/>
                            </w:rPr>
                            <w:t xml:space="preserve"> de julio de 2024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739EC1E" w14:textId="30D2251F" w:rsidR="00535962" w:rsidRDefault="00B47856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E95EB35" wp14:editId="7308B9F0">
                <wp:simplePos x="0" y="0"/>
                <wp:positionH relativeFrom="column">
                  <wp:posOffset>1156335</wp:posOffset>
                </wp:positionH>
                <wp:positionV relativeFrom="paragraph">
                  <wp:posOffset>26670</wp:posOffset>
                </wp:positionV>
                <wp:extent cx="3171825" cy="279400"/>
                <wp:effectExtent l="3810" t="1905" r="0" b="4445"/>
                <wp:wrapNone/>
                <wp:docPr id="70356194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607E10" w14:textId="77777777" w:rsidR="002E1412" w:rsidRPr="002E1412" w:rsidRDefault="00582B1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95EB35" id="Text Box 16" o:spid="_x0000_s1038" type="#_x0000_t202" style="position:absolute;margin-left:91.05pt;margin-top:2.1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KNi+AEAANEDAAAOAAAAZHJzL2Uyb0RvYy54bWysU1Fv0zAQfkfiP1h+p2lKR7e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" stroked="f">
                <v:textbox>
                  <w:txbxContent>
                    <w:p w14:paraId="74607E10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4240DD7" w14:textId="742D932F" w:rsidR="006506D0" w:rsidRDefault="00B47856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186D2F1E" wp14:editId="2E5E569D">
                <wp:simplePos x="0" y="0"/>
                <wp:positionH relativeFrom="column">
                  <wp:posOffset>5104765</wp:posOffset>
                </wp:positionH>
                <wp:positionV relativeFrom="paragraph">
                  <wp:posOffset>17145</wp:posOffset>
                </wp:positionV>
                <wp:extent cx="1061720" cy="252095"/>
                <wp:effectExtent l="0" t="3810" r="0" b="1270"/>
                <wp:wrapNone/>
                <wp:docPr id="123035888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83DC56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BB1104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BB1104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C2629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BB1104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6D5B5D" w:rsidRPr="006D5B5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D2F1E" id="Text Box 13" o:spid="_x0000_s1039" type="#_x0000_t202" style="position:absolute;left:0;text-align:left;margin-left:401.95pt;margin-top:1.35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" filled="f" stroked="f">
                <v:textbox>
                  <w:txbxContent>
                    <w:p w14:paraId="5883DC56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BB1104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BB1104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C26293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BB1104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6D5B5D" w:rsidRPr="006D5B5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2633F43B" w14:textId="28B93DE4" w:rsidR="00A640BD" w:rsidRPr="00C66D08" w:rsidRDefault="00B47856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FB543BA" wp14:editId="75D5DE2C">
                <wp:simplePos x="0" y="0"/>
                <wp:positionH relativeFrom="column">
                  <wp:posOffset>1978660</wp:posOffset>
                </wp:positionH>
                <wp:positionV relativeFrom="paragraph">
                  <wp:posOffset>38735</wp:posOffset>
                </wp:positionV>
                <wp:extent cx="1551305" cy="321945"/>
                <wp:effectExtent l="0" t="4445" r="3810" b="0"/>
                <wp:wrapNone/>
                <wp:docPr id="8780973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130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42F29A" w14:textId="3A22E301" w:rsidR="00F7443C" w:rsidRPr="00DA6A61" w:rsidRDefault="00031C89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orden de </w:t>
                            </w:r>
                            <w:r w:rsidR="00582B1A">
                              <w:rPr>
                                <w:rStyle w:val="Style7"/>
                              </w:rPr>
                              <w:t>COMPRA</w:t>
                            </w:r>
                            <w:r w:rsidR="00DA6A61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B543BA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40" type="#_x0000_t202" style="position:absolute;left:0;text-align:left;margin-left:155.8pt;margin-top:3.05pt;width:122.15pt;height:25.3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" stroked="f">
                <v:textbox>
                  <w:txbxContent>
                    <w:p w14:paraId="4342F29A" w14:textId="3A22E301" w:rsidR="00F7443C" w:rsidRPr="00DA6A61" w:rsidRDefault="00031C89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orden de </w:t>
                      </w:r>
                      <w:r w:rsidR="00582B1A">
                        <w:rPr>
                          <w:rStyle w:val="Style7"/>
                        </w:rPr>
                        <w:t>COMPRA</w:t>
                      </w:r>
                      <w:r w:rsidR="00DA6A61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Style w:val="Institucion"/>
          <w:noProof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7F40864" wp14:editId="4ADDDC43">
                <wp:simplePos x="0" y="0"/>
                <wp:positionH relativeFrom="column">
                  <wp:posOffset>949960</wp:posOffset>
                </wp:positionH>
                <wp:positionV relativeFrom="paragraph">
                  <wp:posOffset>317500</wp:posOffset>
                </wp:positionV>
                <wp:extent cx="3557905" cy="296545"/>
                <wp:effectExtent l="0" t="0" r="0" b="1270"/>
                <wp:wrapNone/>
                <wp:docPr id="1549023361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5790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3B7038" w14:textId="77777777" w:rsidR="002E1412" w:rsidRPr="002E1412" w:rsidRDefault="00582B1A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A314B2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F40864" id="Text Box 17" o:spid="_x0000_s1041" type="#_x0000_t202" style="position:absolute;left:0;text-align:left;margin-left:74.8pt;margin-top:25pt;width:280.15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" stroked="f">
                <v:textbox>
                  <w:txbxContent>
                    <w:p w14:paraId="163B7038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A314B2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22D507A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0F753862" w14:textId="77777777" w:rsidR="00C22DBE" w:rsidRPr="00031C89" w:rsidRDefault="00C22DBE" w:rsidP="00A72F42">
      <w:pPr>
        <w:spacing w:after="0" w:line="240" w:lineRule="auto"/>
        <w:ind w:right="-45"/>
        <w:jc w:val="both"/>
        <w:rPr>
          <w:b/>
          <w:sz w:val="22"/>
          <w:szCs w:val="22"/>
          <w:lang w:val="es-ES_tradnl"/>
        </w:rPr>
      </w:pPr>
    </w:p>
    <w:p w14:paraId="1F00B5D6" w14:textId="77777777" w:rsidR="00031C89" w:rsidRPr="00031C89" w:rsidRDefault="00031C89" w:rsidP="00031C89">
      <w:pPr>
        <w:rPr>
          <w:b/>
          <w:sz w:val="22"/>
          <w:szCs w:val="22"/>
        </w:rPr>
      </w:pPr>
      <w:r w:rsidRPr="00031C89">
        <w:rPr>
          <w:sz w:val="22"/>
          <w:szCs w:val="22"/>
        </w:rPr>
        <w:t>No. Orden: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No. de Orden"/>
          <w:tag w:val="Indicar No. de Solicitud"/>
          <w:id w:val="15493673"/>
          <w:placeholder>
            <w:docPart w:val="9670C424990A4922810C7118C7CC2493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No. de Orden)</w:t>
          </w:r>
        </w:sdtContent>
      </w:sdt>
    </w:p>
    <w:p w14:paraId="794C88FD" w14:textId="676B7ACD" w:rsidR="00031C89" w:rsidRPr="00031C89" w:rsidRDefault="00031C89" w:rsidP="00582B1A">
      <w:pPr>
        <w:tabs>
          <w:tab w:val="center" w:pos="4513"/>
        </w:tabs>
        <w:rPr>
          <w:b/>
          <w:sz w:val="22"/>
          <w:szCs w:val="22"/>
        </w:rPr>
      </w:pPr>
      <w:r w:rsidRPr="00031C89">
        <w:rPr>
          <w:sz w:val="22"/>
          <w:szCs w:val="22"/>
        </w:rPr>
        <w:t>Descripción:</w:t>
      </w:r>
      <w:r w:rsidRPr="00031C89">
        <w:rPr>
          <w:b/>
          <w:sz w:val="22"/>
          <w:szCs w:val="22"/>
        </w:rPr>
        <w:t xml:space="preserve"> </w:t>
      </w:r>
      <w:sdt>
        <w:sdtPr>
          <w:rPr>
            <w:rStyle w:val="Style18"/>
          </w:rPr>
          <w:alias w:val="Indicar Descripción"/>
          <w:tag w:val="Indicar Objeto de la Compra"/>
          <w:id w:val="15493675"/>
          <w:placeholder>
            <w:docPart w:val="A9586FBF878A48B9ACA9EA6FC6068D73"/>
          </w:placeholder>
        </w:sdtPr>
        <w:sdtEndPr>
          <w:rPr>
            <w:rStyle w:val="Fuentedeprrafopredeter"/>
            <w:b w:val="0"/>
            <w:sz w:val="18"/>
            <w:szCs w:val="22"/>
          </w:rPr>
        </w:sdtEndPr>
        <w:sdtContent>
          <w:r>
            <w:rPr>
              <w:rStyle w:val="Style18"/>
            </w:rPr>
            <w:t>(Indicar Descripción)</w:t>
          </w:r>
        </w:sdtContent>
      </w:sdt>
      <w:r w:rsidR="00582B1A">
        <w:rPr>
          <w:szCs w:val="22"/>
        </w:rPr>
        <w:tab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14:paraId="3DF694DF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08303F3C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del Proveedor</w:t>
            </w:r>
          </w:p>
        </w:tc>
      </w:tr>
    </w:tbl>
    <w:p w14:paraId="37BA1211" w14:textId="77777777" w:rsidR="00031C89" w:rsidRPr="00031C89" w:rsidRDefault="00031C89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 xml:space="preserve">Razón social: 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Razón Social"/>
          <w:tag w:val="Indicar No. de Solicitud"/>
          <w:id w:val="15493705"/>
          <w:placeholder>
            <w:docPart w:val="DF16FC3BD5DF4C4F9A6497447DFD9DFC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 xml:space="preserve">(Indicar </w:t>
          </w:r>
          <w:r w:rsidR="00B956B2">
            <w:rPr>
              <w:rStyle w:val="Style18"/>
              <w:sz w:val="20"/>
            </w:rPr>
            <w:t>Razón Social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RNC: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de Orden"/>
          <w:tag w:val="Indicar No. de Solicitud"/>
          <w:id w:val="15493708"/>
          <w:placeholder>
            <w:docPart w:val="5DDF2ECADD9642CEBCF94C8B03245E4B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3C5024" w:rsidRPr="003C5024">
            <w:rPr>
              <w:rStyle w:val="Style18"/>
              <w:sz w:val="20"/>
            </w:rPr>
            <w:t>(</w:t>
          </w:r>
          <w:r w:rsidR="00B956B2">
            <w:rPr>
              <w:rStyle w:val="Style18"/>
              <w:sz w:val="20"/>
            </w:rPr>
            <w:t>Indicar RNC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7853F4F5" w14:textId="77777777" w:rsidR="00031C89" w:rsidRPr="00031C89" w:rsidRDefault="00031C89" w:rsidP="00031C89">
      <w:pPr>
        <w:rPr>
          <w:sz w:val="22"/>
          <w:szCs w:val="22"/>
        </w:rPr>
      </w:pPr>
      <w:r w:rsidRPr="00031C89">
        <w:rPr>
          <w:sz w:val="22"/>
          <w:szCs w:val="22"/>
        </w:rPr>
        <w:t>Nombre Comercial: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mbre Comercial"/>
          <w:tag w:val="Indicar No. de Solicitud"/>
          <w:id w:val="15493706"/>
          <w:placeholder>
            <w:docPart w:val="E2D63FF1B7514E70806917B64147CC01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Nombre Comercial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p w14:paraId="47E95297" w14:textId="77777777" w:rsidR="00031C89" w:rsidRPr="00031C89" w:rsidRDefault="00031C89" w:rsidP="003C5024">
      <w:pPr>
        <w:rPr>
          <w:sz w:val="22"/>
          <w:szCs w:val="22"/>
        </w:rPr>
      </w:pPr>
      <w:r w:rsidRPr="00031C89">
        <w:rPr>
          <w:sz w:val="22"/>
          <w:szCs w:val="22"/>
        </w:rPr>
        <w:t>Domicilio Comercial:</w:t>
      </w:r>
      <w:r w:rsidRPr="00031C89">
        <w:rPr>
          <w:sz w:val="22"/>
          <w:szCs w:val="22"/>
        </w:rPr>
        <w:tab/>
      </w:r>
      <w:sdt>
        <w:sdtPr>
          <w:rPr>
            <w:rStyle w:val="Style18"/>
            <w:sz w:val="20"/>
          </w:rPr>
          <w:alias w:val="Indicar Domicilio Comercial"/>
          <w:tag w:val="Indicar No. de Solicitud"/>
          <w:id w:val="15493707"/>
          <w:placeholder>
            <w:docPart w:val="11CCB89BB8364E5084B6D19A7BD91CF6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Domicilio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="003C5024">
        <w:rPr>
          <w:sz w:val="22"/>
          <w:szCs w:val="22"/>
        </w:rPr>
        <w:tab/>
      </w:r>
      <w:r w:rsidRPr="00031C89">
        <w:rPr>
          <w:sz w:val="22"/>
          <w:szCs w:val="22"/>
        </w:rPr>
        <w:t>Tel:</w:t>
      </w:r>
      <w:r w:rsidR="003C5024" w:rsidRPr="003C5024">
        <w:rPr>
          <w:rStyle w:val="Style18"/>
        </w:rPr>
        <w:t xml:space="preserve"> </w:t>
      </w:r>
      <w:sdt>
        <w:sdtPr>
          <w:rPr>
            <w:rStyle w:val="Style18"/>
            <w:sz w:val="20"/>
          </w:rPr>
          <w:alias w:val="Indicar No. Tel"/>
          <w:tag w:val="Indicar No. de Solicitud"/>
          <w:id w:val="15493709"/>
          <w:placeholder>
            <w:docPart w:val="5BB0B099DB4B4DD4B5E92600C3C7C34C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>(Indicar No. Tel</w:t>
          </w:r>
          <w:r w:rsidR="003C5024" w:rsidRPr="003C5024">
            <w:rPr>
              <w:rStyle w:val="Style18"/>
              <w:sz w:val="20"/>
            </w:rPr>
            <w:t>)</w:t>
          </w:r>
        </w:sdtContent>
      </w:sdt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017"/>
      </w:tblGrid>
      <w:tr w:rsidR="003C5024" w14:paraId="204CB910" w14:textId="77777777" w:rsidTr="003C5024">
        <w:tc>
          <w:tcPr>
            <w:tcW w:w="9243" w:type="dxa"/>
            <w:tcBorders>
              <w:bottom w:val="double" w:sz="4" w:space="0" w:color="auto"/>
            </w:tcBorders>
          </w:tcPr>
          <w:p w14:paraId="5D1240CC" w14:textId="77777777" w:rsidR="003C5024" w:rsidRPr="003C5024" w:rsidRDefault="003C5024" w:rsidP="00031C89">
            <w:pPr>
              <w:rPr>
                <w:rFonts w:ascii="Arial" w:hAnsi="Arial" w:cs="Arial"/>
                <w:b/>
              </w:rPr>
            </w:pPr>
            <w:r w:rsidRPr="003C5024">
              <w:rPr>
                <w:rFonts w:ascii="Arial" w:hAnsi="Arial" w:cs="Arial"/>
                <w:b/>
              </w:rPr>
              <w:t>Datos Generales del Contrato</w:t>
            </w:r>
          </w:p>
        </w:tc>
      </w:tr>
    </w:tbl>
    <w:p w14:paraId="3A646451" w14:textId="77777777" w:rsidR="00D97257" w:rsidRDefault="003C5024" w:rsidP="003C5024">
      <w:pPr>
        <w:spacing w:before="240"/>
        <w:rPr>
          <w:sz w:val="22"/>
          <w:szCs w:val="22"/>
        </w:rPr>
      </w:pPr>
      <w:r w:rsidRPr="00031C89">
        <w:rPr>
          <w:sz w:val="22"/>
          <w:szCs w:val="22"/>
        </w:rPr>
        <w:t>Anticipo: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Anticipo"/>
          <w:tag w:val="Indicar No. de Solicitud"/>
          <w:id w:val="3292861"/>
          <w:placeholder>
            <w:docPart w:val="963BBC51844D436E9424861944981964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Anticipo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 w:rsidRPr="00031C89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</w:p>
    <w:p w14:paraId="38695889" w14:textId="77777777" w:rsidR="00D97257" w:rsidRPr="00031C89" w:rsidRDefault="003C5024" w:rsidP="00D97257">
      <w:pPr>
        <w:spacing w:before="240" w:after="0"/>
        <w:rPr>
          <w:sz w:val="22"/>
          <w:szCs w:val="22"/>
        </w:rPr>
      </w:pPr>
      <w:r w:rsidRPr="00031C89">
        <w:rPr>
          <w:sz w:val="22"/>
          <w:szCs w:val="22"/>
        </w:rPr>
        <w:t>Modalidad de pago:</w:t>
      </w:r>
      <w:r w:rsidR="00B956B2" w:rsidRPr="00B956B2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dalidad de Pago"/>
          <w:tag w:val="Indicar No. de Solicitud"/>
          <w:id w:val="3292863"/>
          <w:placeholder>
            <w:docPart w:val="5C6B45E32A9842DE97FF291EC84DE9FA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B956B2">
            <w:rPr>
              <w:rStyle w:val="Style18"/>
              <w:sz w:val="20"/>
            </w:rPr>
            <w:t xml:space="preserve">(Indicar </w:t>
          </w:r>
          <w:r w:rsidR="00D97257">
            <w:rPr>
              <w:rStyle w:val="Style18"/>
              <w:sz w:val="20"/>
            </w:rPr>
            <w:t>Modalidad de Pago</w:t>
          </w:r>
          <w:r w:rsidR="00B956B2" w:rsidRPr="003C5024">
            <w:rPr>
              <w:rStyle w:val="Style18"/>
              <w:sz w:val="20"/>
            </w:rPr>
            <w:t>)</w:t>
          </w:r>
        </w:sdtContent>
      </w:sdt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97257">
        <w:rPr>
          <w:sz w:val="22"/>
          <w:szCs w:val="22"/>
        </w:rPr>
        <w:tab/>
      </w:r>
      <w:r w:rsidR="00D97257" w:rsidRPr="00031C89">
        <w:rPr>
          <w:sz w:val="22"/>
          <w:szCs w:val="22"/>
        </w:rPr>
        <w:t>Total:</w:t>
      </w:r>
      <w:r w:rsidR="00D97257" w:rsidRPr="00D97257">
        <w:rPr>
          <w:rStyle w:val="Style18"/>
          <w:sz w:val="20"/>
        </w:rPr>
        <w:t xml:space="preserve"> </w:t>
      </w:r>
      <w:sdt>
        <w:sdtPr>
          <w:rPr>
            <w:rStyle w:val="Style18"/>
            <w:sz w:val="20"/>
          </w:rPr>
          <w:alias w:val="Indicar Monto Total"/>
          <w:tag w:val="Indicar No. de Solicitud"/>
          <w:id w:val="3292866"/>
          <w:placeholder>
            <w:docPart w:val="DE02143F8A914FB5923F9E0469553940"/>
          </w:placeholder>
        </w:sdtPr>
        <w:sdtEndPr>
          <w:rPr>
            <w:rStyle w:val="Fuentedeprrafopredeter"/>
            <w:b w:val="0"/>
            <w:sz w:val="16"/>
            <w:szCs w:val="22"/>
          </w:rPr>
        </w:sdtEndPr>
        <w:sdtContent>
          <w:r w:rsidR="00D97257">
            <w:rPr>
              <w:rStyle w:val="Style18"/>
              <w:sz w:val="20"/>
            </w:rPr>
            <w:t>(Indicar Monto Total</w:t>
          </w:r>
          <w:r w:rsidR="00D97257" w:rsidRPr="003C5024">
            <w:rPr>
              <w:rStyle w:val="Style18"/>
              <w:sz w:val="20"/>
            </w:rPr>
            <w:t>)</w:t>
          </w:r>
        </w:sdtContent>
      </w:sdt>
    </w:p>
    <w:p w14:paraId="3C7642D5" w14:textId="77777777" w:rsidR="00D97257" w:rsidRDefault="00D97257" w:rsidP="00D97257">
      <w:pPr>
        <w:spacing w:after="0"/>
        <w:jc w:val="center"/>
        <w:rPr>
          <w:b/>
          <w:sz w:val="24"/>
          <w:szCs w:val="22"/>
        </w:rPr>
      </w:pPr>
    </w:p>
    <w:p w14:paraId="1FEEAEA9" w14:textId="77777777" w:rsidR="00031C89" w:rsidRPr="00D02F74" w:rsidRDefault="00031C89" w:rsidP="00D97257">
      <w:pPr>
        <w:spacing w:before="240" w:after="0"/>
        <w:jc w:val="center"/>
        <w:rPr>
          <w:b/>
          <w:sz w:val="24"/>
          <w:szCs w:val="22"/>
        </w:rPr>
      </w:pPr>
      <w:r w:rsidRPr="00D02F74">
        <w:rPr>
          <w:b/>
          <w:sz w:val="24"/>
          <w:szCs w:val="22"/>
        </w:rPr>
        <w:t>Detalle</w:t>
      </w: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628"/>
        <w:gridCol w:w="1007"/>
        <w:gridCol w:w="2218"/>
        <w:gridCol w:w="1006"/>
        <w:gridCol w:w="1020"/>
        <w:gridCol w:w="1057"/>
        <w:gridCol w:w="1057"/>
        <w:gridCol w:w="1024"/>
      </w:tblGrid>
      <w:tr w:rsidR="00D351D6" w:rsidRPr="00EC65D1" w14:paraId="77FCA222" w14:textId="77777777" w:rsidTr="00D351D6">
        <w:trPr>
          <w:trHeight w:val="887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2AF5599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proofErr w:type="spellStart"/>
            <w:r w:rsidRPr="00D351D6">
              <w:rPr>
                <w:rFonts w:ascii="Arial" w:hAnsi="Arial" w:cs="Arial"/>
                <w:b/>
                <w:sz w:val="20"/>
                <w:szCs w:val="20"/>
              </w:rPr>
              <w:t>Item</w:t>
            </w:r>
            <w:proofErr w:type="spellEnd"/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739E02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Código</w:t>
            </w:r>
            <w:r w:rsidRPr="00D351D6">
              <w:rPr>
                <w:rStyle w:val="Refdenotaalpie"/>
                <w:rFonts w:ascii="Arial" w:hAnsi="Arial" w:cs="Arial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29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D817AE2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sz w:val="20"/>
                <w:szCs w:val="20"/>
              </w:rPr>
              <w:t>Descripción del Servicio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B5406DE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proofErr w:type="spellStart"/>
            <w:r w:rsidRPr="00D351D6">
              <w:rPr>
                <w:rFonts w:ascii="Arial" w:hAnsi="Arial" w:cs="Arial"/>
                <w:b/>
                <w:sz w:val="20"/>
                <w:szCs w:val="20"/>
              </w:rPr>
              <w:t>Mon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1985986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Precio</w:t>
            </w:r>
          </w:p>
          <w:p w14:paraId="7CAF5293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proofErr w:type="spellStart"/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Unit</w:t>
            </w:r>
            <w:proofErr w:type="spellEnd"/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s/ITBIS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CFFDCFE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Imp Moneda</w:t>
            </w:r>
          </w:p>
          <w:p w14:paraId="2ECDE566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proofErr w:type="spellStart"/>
            <w:r w:rsidRPr="00D351D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Orig</w:t>
            </w:r>
            <w:proofErr w:type="spellEnd"/>
            <w:r w:rsidRPr="00D351D6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 xml:space="preserve"> s/ITBIS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E64DE7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ITBIS Total</w:t>
            </w:r>
          </w:p>
          <w:p w14:paraId="3D475436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Moneda </w:t>
            </w:r>
            <w:proofErr w:type="spellStart"/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Orig</w:t>
            </w:r>
            <w:proofErr w:type="spellEnd"/>
          </w:p>
        </w:tc>
        <w:tc>
          <w:tcPr>
            <w:tcW w:w="10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476656B" w14:textId="77777777" w:rsidR="00024534" w:rsidRPr="00D351D6" w:rsidRDefault="00024534" w:rsidP="00EC65D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Sub Total</w:t>
            </w:r>
          </w:p>
          <w:p w14:paraId="7D1DB6D9" w14:textId="77777777" w:rsidR="00024534" w:rsidRPr="00D351D6" w:rsidRDefault="00024534" w:rsidP="00EC65D1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ES"/>
              </w:rPr>
            </w:pPr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Moneda </w:t>
            </w:r>
            <w:proofErr w:type="spellStart"/>
            <w:r w:rsidRPr="00D351D6">
              <w:rPr>
                <w:rFonts w:ascii="Arial" w:hAnsi="Arial" w:cs="Arial"/>
                <w:b/>
                <w:bCs/>
                <w:sz w:val="20"/>
                <w:szCs w:val="20"/>
              </w:rPr>
              <w:t>Orig</w:t>
            </w:r>
            <w:proofErr w:type="spellEnd"/>
          </w:p>
        </w:tc>
      </w:tr>
      <w:tr w:rsidR="00D351D6" w:rsidRPr="00D351D6" w14:paraId="43894516" w14:textId="77777777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E4E392" w14:textId="77777777" w:rsidR="00024534" w:rsidRPr="00031C89" w:rsidRDefault="00024534">
            <w:pPr>
              <w:rPr>
                <w:rFonts w:ascii="Arial" w:hAnsi="Arial" w:cs="Arial"/>
                <w:b/>
                <w:lang w:val="es-ES"/>
              </w:rPr>
            </w:pPr>
            <w:r>
              <w:rPr>
                <w:rFonts w:ascii="Arial" w:hAnsi="Arial" w:cs="Arial"/>
                <w:b/>
                <w:lang w:val="es-ES"/>
              </w:rPr>
              <w:t>01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FB1D33" w14:textId="77777777" w:rsidR="00024534" w:rsidRPr="00692622" w:rsidRDefault="00582B1A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11087446"/>
                <w:placeholder>
                  <w:docPart w:val="12226D781A0D4C38BACE654B6EF94DAD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15494491"/>
            <w:placeholder>
              <w:docPart w:val="9307454D61A941DE9B3E61FE1C29C06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09BFA1B" w14:textId="77777777" w:rsidR="00024534" w:rsidRPr="00692622" w:rsidRDefault="00D351D6" w:rsidP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AD6A9B7" w14:textId="77777777" w:rsidR="00024534" w:rsidRPr="00692622" w:rsidRDefault="00582B1A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2571342"/>
                <w:placeholder>
                  <w:docPart w:val="EA83089665E644F29F57A1FC166BEED6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23552305"/>
            <w:placeholder>
              <w:docPart w:val="C6485EAACB724FED808A2EAFAB110314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398508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25"/>
            <w:placeholder>
              <w:docPart w:val="BF7E648990EA4C4190200A24FDBD7BE8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1B15C8D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2571662"/>
            <w:placeholder>
              <w:docPart w:val="D73CA3F403D94AB6B9A49CAD86F9252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C383C20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15494537"/>
            <w:placeholder>
              <w:docPart w:val="EEC085ED03EC4C349F80040EA54E87A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74678C96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D351D6" w:rsidRPr="00D351D6" w14:paraId="2A08A5DF" w14:textId="77777777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C3ABB" w14:textId="77777777" w:rsidR="00024534" w:rsidRPr="00EC65D1" w:rsidRDefault="000245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02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D5D454" w14:textId="77777777" w:rsidR="00024534" w:rsidRPr="00692622" w:rsidRDefault="00582B1A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0"/>
                <w:placeholder>
                  <w:docPart w:val="457DE03BB16F4E6ABD16D903ED36AAE5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6"/>
            <w:placeholder>
              <w:docPart w:val="204FAA1CD0B74C3D8C8EB37A35CDA6E6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93F5D6D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F0004E" w14:textId="77777777" w:rsidR="00024534" w:rsidRPr="00692622" w:rsidRDefault="00582B1A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0"/>
                <w:placeholder>
                  <w:docPart w:val="3EDA106862764864A908076440B1792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24"/>
            <w:placeholder>
              <w:docPart w:val="DC591144F4874D9987EF4242CCB70CF7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84884C7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27"/>
            <w:placeholder>
              <w:docPart w:val="F4394CEA70E843B2B337F29296F35BC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11ABB55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2"/>
            <w:placeholder>
              <w:docPart w:val="0C14C1CDEB2446A9B43530746EB9357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9917B14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6"/>
            <w:placeholder>
              <w:docPart w:val="9251C138A315411786F5A863E203E336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D2B87E2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D351D6" w:rsidRPr="00D351D6" w14:paraId="53BE8B43" w14:textId="77777777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8D01B67" w14:textId="77777777" w:rsidR="00024534" w:rsidRPr="00EC65D1" w:rsidRDefault="000245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03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2B80B85" w14:textId="77777777" w:rsidR="00024534" w:rsidRPr="00692622" w:rsidRDefault="00582B1A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1"/>
                <w:placeholder>
                  <w:docPart w:val="9EE0CBBC1B8B41EB885A4A3C705F88EB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7"/>
            <w:placeholder>
              <w:docPart w:val="881DBA53490949E095DE3FCA631549F7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799EC3A1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C40148" w14:textId="77777777" w:rsidR="00024534" w:rsidRPr="00692622" w:rsidRDefault="00582B1A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1"/>
                <w:placeholder>
                  <w:docPart w:val="C1878CC8622746CFACD079D4359BF83C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25"/>
            <w:placeholder>
              <w:docPart w:val="61AFA5F0962D43A286F8BDDB9E737123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C72027F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28"/>
            <w:placeholder>
              <w:docPart w:val="F2D4E6A97A1A48109D83D3A6C937ADB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CD685B9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3"/>
            <w:placeholder>
              <w:docPart w:val="01381BE4B4DA40E7A8887C0F334A3F35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CD4DDE7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7"/>
            <w:placeholder>
              <w:docPart w:val="AC8C322169144BECB11B6333657A2F1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D51BCA3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D351D6" w:rsidRPr="00D351D6" w14:paraId="5091CAF6" w14:textId="77777777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FF15F35" w14:textId="77777777" w:rsidR="00024534" w:rsidRPr="00EC65D1" w:rsidRDefault="00024534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04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9DE543C" w14:textId="77777777" w:rsidR="00024534" w:rsidRPr="00692622" w:rsidRDefault="00582B1A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2"/>
                <w:placeholder>
                  <w:docPart w:val="301A003FB9FF40F5AC49A119804B7A2E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8"/>
            <w:placeholder>
              <w:docPart w:val="34F5A88E4C614F7D9FF0766DCCB8AD2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615275C9" w14:textId="77777777" w:rsidR="00024534" w:rsidRPr="00692622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37D80C1" w14:textId="77777777" w:rsidR="00024534" w:rsidRPr="00AE1177" w:rsidRDefault="00582B1A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2"/>
                <w:placeholder>
                  <w:docPart w:val="1152A50D82C24B888A726C8E7B834F12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26"/>
            <w:placeholder>
              <w:docPart w:val="C50DDB0102384B3DBA086E152A9DF46F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70C132B1" w14:textId="77777777"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29"/>
            <w:placeholder>
              <w:docPart w:val="AD99B2B635FE408E93DBCD5160A47D2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EC2B48D" w14:textId="77777777"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4"/>
            <w:placeholder>
              <w:docPart w:val="AC82DCCFBAFA4AFE84417C77416D5B01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E954FA0" w14:textId="77777777"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8"/>
            <w:placeholder>
              <w:docPart w:val="1DF2FA0C82AD45F8A3EED90069F8CBBB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11C9520" w14:textId="77777777" w:rsidR="00024534" w:rsidRPr="00AE1177" w:rsidRDefault="00D351D6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D351D6" w:rsidRPr="00D351D6" w14:paraId="5A03D14E" w14:textId="77777777" w:rsidTr="00D351D6">
        <w:trPr>
          <w:trHeight w:val="366"/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240D26" w14:textId="77777777" w:rsidR="00024534" w:rsidRPr="00EC65D1" w:rsidRDefault="00024534" w:rsidP="00684975">
            <w:pPr>
              <w:rPr>
                <w:rFonts w:ascii="Arial" w:hAnsi="Arial" w:cs="Arial"/>
                <w:b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05</w:t>
            </w:r>
          </w:p>
        </w:tc>
        <w:tc>
          <w:tcPr>
            <w:tcW w:w="10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6190CBF" w14:textId="77777777" w:rsidR="00024534" w:rsidRPr="00692622" w:rsidRDefault="00582B1A" w:rsidP="00684975">
            <w:pPr>
              <w:rPr>
                <w:bCs/>
                <w:color w:val="808080"/>
                <w:sz w:val="20"/>
                <w:szCs w:val="20"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alias w:val="Indicar No. Código"/>
                <w:tag w:val="Indicar No. Código"/>
                <w:id w:val="4442113"/>
                <w:placeholder>
                  <w:docPart w:val="309478547FA44B06979D82761B2C755D"/>
                </w:placeholder>
              </w:sdtPr>
              <w:sdtEndPr>
                <w:rPr>
                  <w:rStyle w:val="Fuentedeprrafopredeter"/>
                  <w:rFonts w:asciiTheme="minorHAnsi" w:hAnsiTheme="minorHAnsi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</w:rPr>
                  <w:t>(No. de Código)</w:t>
                </w:r>
              </w:sdtContent>
            </w:sdt>
          </w:p>
        </w:tc>
        <w:sdt>
          <w:sdtPr>
            <w:rPr>
              <w:rStyle w:val="Style20"/>
            </w:rPr>
            <w:id w:val="4442119"/>
            <w:placeholder>
              <w:docPart w:val="A1E4D6DECA304F26B48ADC32DB122A1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999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A0AE017" w14:textId="77777777" w:rsidR="00024534" w:rsidRPr="00692622" w:rsidRDefault="00D351D6" w:rsidP="00692622">
                <w:pPr>
                  <w:rPr>
                    <w:rFonts w:ascii="Arial" w:hAnsi="Arial" w:cs="Arial"/>
                    <w:b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E43B0FD" w14:textId="77777777" w:rsidR="00024534" w:rsidRPr="00AE1177" w:rsidRDefault="00582B1A" w:rsidP="00684975">
            <w:pPr>
              <w:rPr>
                <w:rFonts w:ascii="Arial" w:hAnsi="Arial" w:cs="Arial"/>
                <w:b/>
                <w:lang w:val="en-US"/>
              </w:rPr>
            </w:pPr>
            <w:sdt>
              <w:sdtPr>
                <w:rPr>
                  <w:rStyle w:val="Style10"/>
                  <w:sz w:val="20"/>
                  <w:szCs w:val="20"/>
                  <w:u w:val="none"/>
                </w:rPr>
                <w:id w:val="4442123"/>
                <w:placeholder>
                  <w:docPart w:val="839CC7E2F6F442B1AF466E0E33AEF707"/>
                </w:placeholder>
              </w:sdtPr>
              <w:sdtEndPr>
                <w:rPr>
                  <w:rStyle w:val="Fuentedeprrafopredeter"/>
                  <w:rFonts w:ascii="Times New Roman" w:hAnsi="Times New Roman"/>
                  <w:b/>
                  <w:bCs/>
                </w:rPr>
              </w:sdtEndPr>
              <w:sdtContent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(</w:t>
                </w:r>
                <w:proofErr w:type="spellStart"/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>Indicar</w:t>
                </w:r>
                <w:proofErr w:type="spellEnd"/>
                <w:r w:rsidR="00D351D6" w:rsidRPr="009F3080">
                  <w:rPr>
                    <w:rStyle w:val="Style10"/>
                    <w:sz w:val="20"/>
                    <w:szCs w:val="20"/>
                    <w:u w:val="none"/>
                    <w:lang w:val="en-US"/>
                  </w:rPr>
                  <w:t xml:space="preserve"> Moneda)</w:t>
                </w:r>
              </w:sdtContent>
            </w:sdt>
          </w:p>
        </w:tc>
        <w:sdt>
          <w:sdtPr>
            <w:rPr>
              <w:rStyle w:val="Style10"/>
              <w:sz w:val="20"/>
              <w:szCs w:val="20"/>
              <w:u w:val="none"/>
            </w:rPr>
            <w:id w:val="4442131"/>
            <w:placeholder>
              <w:docPart w:val="0C718245E22D401498A6A3217547EEDE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15E9C390" w14:textId="77777777"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(Indicar Precio)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0"/>
            <w:placeholder>
              <w:docPart w:val="7C4CC792C8874CDF88D750C787985AC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44002322" w14:textId="77777777"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s/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5"/>
            <w:placeholder>
              <w:docPart w:val="74DF8DD8C7424F329EE4103E39019D19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134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5450B58E" w14:textId="77777777"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(Total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  <w:sdt>
          <w:sdtPr>
            <w:rPr>
              <w:rStyle w:val="Style20"/>
              <w:szCs w:val="20"/>
            </w:rPr>
            <w:id w:val="4442139"/>
            <w:placeholder>
              <w:docPart w:val="6A5B634A480F4C608FF1DAE5FFFEBEFF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lang w:val="en-US"/>
            </w:rPr>
          </w:sdtEndPr>
          <w:sdtContent>
            <w:tc>
              <w:tcPr>
                <w:tcW w:w="1072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751D922" w14:textId="77777777" w:rsidR="00024534" w:rsidRPr="00AE1177" w:rsidRDefault="00D351D6" w:rsidP="00684975">
                <w:pPr>
                  <w:rPr>
                    <w:rFonts w:ascii="Arial" w:hAnsi="Arial" w:cs="Arial"/>
                    <w:b/>
                    <w:lang w:val="en-US"/>
                  </w:rPr>
                </w:pPr>
                <w:r w:rsidRPr="009F3080">
                  <w:rPr>
                    <w:rStyle w:val="Style20"/>
                    <w:szCs w:val="20"/>
                  </w:rPr>
                  <w:t xml:space="preserve">(Importe + </w:t>
                </w:r>
                <w:proofErr w:type="spellStart"/>
                <w:r w:rsidRPr="009F3080">
                  <w:rPr>
                    <w:rStyle w:val="Style20"/>
                    <w:szCs w:val="20"/>
                  </w:rPr>
                  <w:t>Itbis</w:t>
                </w:r>
                <w:proofErr w:type="spellEnd"/>
                <w:r w:rsidRPr="009F3080">
                  <w:rPr>
                    <w:rStyle w:val="Style20"/>
                    <w:szCs w:val="20"/>
                  </w:rPr>
                  <w:t>)</w:t>
                </w:r>
              </w:p>
            </w:tc>
          </w:sdtContent>
        </w:sdt>
      </w:tr>
      <w:tr w:rsidR="00D351D6" w:rsidRPr="00D351D6" w14:paraId="7B5EA1BC" w14:textId="77777777" w:rsidTr="00D351D6">
        <w:trPr>
          <w:trHeight w:val="366"/>
          <w:jc w:val="center"/>
        </w:trPr>
        <w:tc>
          <w:tcPr>
            <w:tcW w:w="4662" w:type="dxa"/>
            <w:gridSpan w:val="3"/>
            <w:vMerge w:val="restart"/>
            <w:tcBorders>
              <w:top w:val="single" w:sz="4" w:space="0" w:color="000000" w:themeColor="text1"/>
              <w:left w:val="nil"/>
              <w:right w:val="nil"/>
            </w:tcBorders>
          </w:tcPr>
          <w:p w14:paraId="5F818303" w14:textId="77777777" w:rsidR="00024534" w:rsidRPr="00D02F74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000000" w:themeColor="text1"/>
              <w:left w:val="nil"/>
              <w:right w:val="single" w:sz="4" w:space="0" w:color="000000" w:themeColor="text1"/>
            </w:tcBorders>
          </w:tcPr>
          <w:p w14:paraId="068BF697" w14:textId="77777777" w:rsidR="00024534" w:rsidRPr="00D02F74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27FB2EE" w14:textId="77777777" w:rsidR="00024534" w:rsidRPr="00D02F74" w:rsidRDefault="00024534" w:rsidP="00D02F74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proofErr w:type="gramStart"/>
            <w:r w:rsidRPr="00D02F74">
              <w:rPr>
                <w:rFonts w:ascii="Arial" w:hAnsi="Arial" w:cs="Arial"/>
                <w:b/>
                <w:bCs/>
                <w:sz w:val="20"/>
              </w:rPr>
              <w:t>Total</w:t>
            </w:r>
            <w:proofErr w:type="gramEnd"/>
            <w:r w:rsidRPr="00D02F74">
              <w:rPr>
                <w:rFonts w:ascii="Arial" w:hAnsi="Arial" w:cs="Arial"/>
                <w:b/>
                <w:bCs/>
                <w:sz w:val="20"/>
              </w:rPr>
              <w:t xml:space="preserve"> S/ITBIS RD$</w:t>
            </w:r>
          </w:p>
        </w:tc>
        <w:sdt>
          <w:sdtPr>
            <w:rPr>
              <w:rStyle w:val="Style20"/>
            </w:rPr>
            <w:id w:val="15494566"/>
            <w:placeholder>
              <w:docPart w:val="E41F61B40FFA413BA1DB757A932D073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2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38003784" w14:textId="77777777" w:rsidR="00024534" w:rsidRPr="00AE1177" w:rsidRDefault="00D351D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>(Total s/</w:t>
                </w:r>
                <w:proofErr w:type="spellStart"/>
                <w:r>
                  <w:rPr>
                    <w:rStyle w:val="Style20"/>
                  </w:rPr>
                  <w:t>itbis</w:t>
                </w:r>
                <w:proofErr w:type="spellEnd"/>
                <w:r>
                  <w:rPr>
                    <w:rStyle w:val="Style20"/>
                  </w:rPr>
                  <w:t>)</w:t>
                </w:r>
              </w:p>
            </w:tc>
          </w:sdtContent>
        </w:sdt>
      </w:tr>
      <w:tr w:rsidR="00D351D6" w:rsidRPr="00D351D6" w14:paraId="44B8BA86" w14:textId="77777777" w:rsidTr="00D351D6">
        <w:trPr>
          <w:trHeight w:val="341"/>
          <w:jc w:val="center"/>
        </w:trPr>
        <w:tc>
          <w:tcPr>
            <w:tcW w:w="4662" w:type="dxa"/>
            <w:gridSpan w:val="3"/>
            <w:vMerge/>
            <w:tcBorders>
              <w:left w:val="nil"/>
              <w:right w:val="nil"/>
            </w:tcBorders>
          </w:tcPr>
          <w:p w14:paraId="786FA0E1" w14:textId="77777777" w:rsidR="00024534" w:rsidRPr="00AE1177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right w:val="single" w:sz="4" w:space="0" w:color="000000" w:themeColor="text1"/>
            </w:tcBorders>
          </w:tcPr>
          <w:p w14:paraId="6D7BD40B" w14:textId="77777777" w:rsidR="00024534" w:rsidRPr="00AE1177" w:rsidRDefault="00024534">
            <w:pPr>
              <w:rPr>
                <w:rFonts w:ascii="Arial" w:hAnsi="Arial" w:cs="Arial"/>
                <w:b/>
                <w:sz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2829106" w14:textId="77777777" w:rsidR="00024534" w:rsidRPr="00D02F74" w:rsidRDefault="00024534" w:rsidP="00D02F74">
            <w:pPr>
              <w:jc w:val="right"/>
              <w:rPr>
                <w:rFonts w:ascii="Arial" w:hAnsi="Arial" w:cs="Arial"/>
                <w:b/>
                <w:sz w:val="20"/>
                <w:lang w:val="es-ES"/>
              </w:rPr>
            </w:pPr>
            <w:proofErr w:type="gramStart"/>
            <w:r w:rsidRPr="00D02F74">
              <w:rPr>
                <w:rFonts w:ascii="Arial" w:hAnsi="Arial" w:cs="Arial"/>
                <w:b/>
                <w:bCs/>
                <w:sz w:val="20"/>
              </w:rPr>
              <w:t>Total</w:t>
            </w:r>
            <w:proofErr w:type="gramEnd"/>
            <w:r w:rsidRPr="00D02F74">
              <w:rPr>
                <w:rFonts w:ascii="Arial" w:hAnsi="Arial" w:cs="Arial"/>
                <w:b/>
                <w:bCs/>
                <w:sz w:val="20"/>
              </w:rPr>
              <w:t xml:space="preserve"> ITBIS RD$</w:t>
            </w:r>
          </w:p>
        </w:tc>
        <w:sdt>
          <w:sdtPr>
            <w:rPr>
              <w:rStyle w:val="Style20"/>
            </w:rPr>
            <w:id w:val="2572164"/>
            <w:placeholder>
              <w:docPart w:val="77925052BD73433DB90CF59D3744CA83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2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</w:tcPr>
              <w:p w14:paraId="260263BB" w14:textId="77777777" w:rsidR="00024534" w:rsidRPr="00AE1177" w:rsidRDefault="00D351D6">
                <w:pPr>
                  <w:rPr>
                    <w:rFonts w:ascii="Arial" w:hAnsi="Arial" w:cs="Arial"/>
                    <w:b/>
                    <w:sz w:val="20"/>
                    <w:lang w:val="en-US"/>
                  </w:rPr>
                </w:pPr>
                <w:r>
                  <w:rPr>
                    <w:rStyle w:val="Style20"/>
                  </w:rPr>
                  <w:t xml:space="preserve">(Total </w:t>
                </w:r>
                <w:proofErr w:type="spellStart"/>
                <w:r>
                  <w:rPr>
                    <w:rStyle w:val="Style20"/>
                  </w:rPr>
                  <w:t>itbis</w:t>
                </w:r>
                <w:proofErr w:type="spellEnd"/>
                <w:r>
                  <w:rPr>
                    <w:rStyle w:val="Style20"/>
                  </w:rPr>
                  <w:t>)</w:t>
                </w:r>
              </w:p>
            </w:tc>
          </w:sdtContent>
        </w:sdt>
      </w:tr>
      <w:tr w:rsidR="00D351D6" w:rsidRPr="00D351D6" w14:paraId="5C328A73" w14:textId="77777777" w:rsidTr="00D351D6">
        <w:trPr>
          <w:trHeight w:val="341"/>
          <w:jc w:val="center"/>
        </w:trPr>
        <w:tc>
          <w:tcPr>
            <w:tcW w:w="4662" w:type="dxa"/>
            <w:gridSpan w:val="3"/>
            <w:vMerge/>
            <w:tcBorders>
              <w:left w:val="nil"/>
              <w:bottom w:val="nil"/>
              <w:right w:val="nil"/>
            </w:tcBorders>
          </w:tcPr>
          <w:p w14:paraId="7DD88C5B" w14:textId="77777777" w:rsidR="00024534" w:rsidRPr="00AE1177" w:rsidRDefault="00024534">
            <w:pPr>
              <w:rPr>
                <w:b/>
                <w:sz w:val="20"/>
                <w:lang w:val="en-US"/>
              </w:rPr>
            </w:pPr>
          </w:p>
        </w:tc>
        <w:tc>
          <w:tcPr>
            <w:tcW w:w="992" w:type="dxa"/>
            <w:vMerge/>
            <w:tcBorders>
              <w:left w:val="nil"/>
              <w:bottom w:val="nil"/>
              <w:right w:val="single" w:sz="4" w:space="0" w:color="000000" w:themeColor="text1"/>
            </w:tcBorders>
          </w:tcPr>
          <w:p w14:paraId="778D6B8D" w14:textId="77777777" w:rsidR="00024534" w:rsidRPr="00AE1177" w:rsidRDefault="00024534">
            <w:pPr>
              <w:rPr>
                <w:b/>
                <w:sz w:val="20"/>
                <w:lang w:val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double" w:sz="4" w:space="0" w:color="auto"/>
              <w:right w:val="single" w:sz="4" w:space="0" w:color="000000" w:themeColor="text1"/>
            </w:tcBorders>
            <w:vAlign w:val="center"/>
          </w:tcPr>
          <w:p w14:paraId="07640107" w14:textId="77777777" w:rsidR="00024534" w:rsidRPr="00D02F74" w:rsidRDefault="00024534" w:rsidP="00D02F74">
            <w:pPr>
              <w:jc w:val="right"/>
              <w:rPr>
                <w:b/>
                <w:bCs/>
                <w:sz w:val="20"/>
              </w:rPr>
            </w:pPr>
            <w:proofErr w:type="gramStart"/>
            <w:r w:rsidRPr="00D02F74">
              <w:rPr>
                <w:rFonts w:ascii="Arial" w:hAnsi="Arial" w:cs="Arial"/>
                <w:b/>
                <w:bCs/>
                <w:sz w:val="20"/>
              </w:rPr>
              <w:t>Total</w:t>
            </w:r>
            <w:proofErr w:type="gramEnd"/>
            <w:r w:rsidRPr="00D02F74">
              <w:rPr>
                <w:rFonts w:ascii="Arial" w:hAnsi="Arial" w:cs="Arial"/>
                <w:b/>
                <w:bCs/>
                <w:sz w:val="20"/>
              </w:rPr>
              <w:t xml:space="preserve"> RD$</w:t>
            </w:r>
          </w:p>
        </w:tc>
        <w:sdt>
          <w:sdtPr>
            <w:rPr>
              <w:rStyle w:val="Style20"/>
              <w:b/>
            </w:rPr>
            <w:id w:val="2572166"/>
            <w:placeholder>
              <w:docPart w:val="AFAD2C14AA264EC9B0BE6BEEB193E08E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2206" w:type="dxa"/>
                <w:gridSpan w:val="2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single" w:sz="4" w:space="0" w:color="000000" w:themeColor="text1"/>
                </w:tcBorders>
              </w:tcPr>
              <w:p w14:paraId="22882650" w14:textId="77777777" w:rsidR="00024534" w:rsidRPr="00024534" w:rsidRDefault="00D351D6">
                <w:pPr>
                  <w:rPr>
                    <w:rStyle w:val="Style20"/>
                    <w:lang w:val="en-US"/>
                  </w:rPr>
                </w:pPr>
                <w:r w:rsidRPr="009F3080">
                  <w:rPr>
                    <w:rStyle w:val="Style20"/>
                    <w:b/>
                  </w:rPr>
                  <w:t>(Monto Total)</w:t>
                </w:r>
              </w:p>
            </w:tc>
          </w:sdtContent>
        </w:sdt>
      </w:tr>
    </w:tbl>
    <w:p w14:paraId="19F6513F" w14:textId="77777777" w:rsidR="00031C89" w:rsidRPr="00AE1177" w:rsidRDefault="00031C89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p w14:paraId="19978DD8" w14:textId="77777777" w:rsidR="00692622" w:rsidRPr="00AE1177" w:rsidRDefault="00692622" w:rsidP="00031C89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n-US"/>
        </w:rPr>
      </w:pPr>
    </w:p>
    <w:tbl>
      <w:tblPr>
        <w:tblStyle w:val="Tablaconcuadrcula"/>
        <w:tblW w:w="10856" w:type="dxa"/>
        <w:jc w:val="center"/>
        <w:tblLook w:val="04A0" w:firstRow="1" w:lastRow="0" w:firstColumn="1" w:lastColumn="0" w:noHBand="0" w:noVBand="1"/>
      </w:tblPr>
      <w:tblGrid>
        <w:gridCol w:w="10856"/>
      </w:tblGrid>
      <w:tr w:rsidR="00FA5BA2" w14:paraId="5A9CE708" w14:textId="77777777" w:rsidTr="00FA5BA2">
        <w:trPr>
          <w:trHeight w:val="946"/>
          <w:jc w:val="center"/>
        </w:trPr>
        <w:tc>
          <w:tcPr>
            <w:tcW w:w="10856" w:type="dxa"/>
            <w:tcBorders>
              <w:top w:val="nil"/>
              <w:left w:val="nil"/>
              <w:bottom w:val="nil"/>
              <w:right w:val="nil"/>
            </w:tcBorders>
          </w:tcPr>
          <w:p w14:paraId="66295489" w14:textId="77777777" w:rsidR="00FA5BA2" w:rsidRPr="00FA5BA2" w:rsidRDefault="00FA5BA2" w:rsidP="00FA5BA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</w:rPr>
            </w:pPr>
            <w:r w:rsidRPr="00FA5BA2">
              <w:rPr>
                <w:rFonts w:ascii="Arial" w:hAnsi="Arial" w:cs="Arial"/>
                <w:b/>
                <w:bCs/>
                <w:sz w:val="20"/>
              </w:rPr>
              <w:lastRenderedPageBreak/>
              <w:t>Observaciones:</w:t>
            </w:r>
            <w:r>
              <w:rPr>
                <w:rFonts w:ascii="Arial" w:hAnsi="Arial" w:cs="Arial"/>
                <w:b/>
                <w:bCs/>
                <w:sz w:val="20"/>
              </w:rPr>
              <w:t xml:space="preserve"> </w:t>
            </w:r>
            <w:sdt>
              <w:sdtPr>
                <w:rPr>
                  <w:rStyle w:val="Style19"/>
                </w:rPr>
                <w:alias w:val="Indicar Observaciones"/>
                <w:tag w:val="Indicar Observaciones"/>
                <w:id w:val="4716306"/>
                <w:placeholder>
                  <w:docPart w:val="85BBE400D2DA4A8F9D223E2922B2E30C"/>
                </w:placeholder>
              </w:sdtPr>
              <w:sdtEndPr>
                <w:rPr>
                  <w:rStyle w:val="Style19"/>
                </w:rPr>
              </w:sdtEndPr>
              <w:sdtContent>
                <w:r w:rsidRPr="00FA5BA2">
                  <w:rPr>
                    <w:rStyle w:val="Style19"/>
                  </w:rPr>
                  <w:t>(Indicar</w:t>
                </w:r>
                <w:r w:rsidR="00692622">
                  <w:rPr>
                    <w:rStyle w:val="Style19"/>
                  </w:rPr>
                  <w:t xml:space="preserve"> Observaciones, si procede</w:t>
                </w:r>
                <w:r w:rsidRPr="00FA5BA2">
                  <w:rPr>
                    <w:rStyle w:val="Style19"/>
                  </w:rPr>
                  <w:t>)</w:t>
                </w:r>
              </w:sdtContent>
            </w:sdt>
          </w:p>
        </w:tc>
      </w:tr>
    </w:tbl>
    <w:p w14:paraId="505800E3" w14:textId="77777777" w:rsidR="00780AF6" w:rsidRDefault="00780AF6" w:rsidP="00FA5BA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4"/>
          <w:szCs w:val="22"/>
          <w:lang w:val="es-DO"/>
        </w:rPr>
      </w:pPr>
    </w:p>
    <w:p w14:paraId="5B26DC48" w14:textId="77777777" w:rsidR="00890574" w:rsidRPr="00FA5BA2" w:rsidRDefault="00D02F74" w:rsidP="00FA5BA2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4"/>
          <w:szCs w:val="22"/>
          <w:lang w:val="es-DO"/>
        </w:rPr>
      </w:pPr>
      <w:r>
        <w:rPr>
          <w:b/>
          <w:bCs/>
          <w:sz w:val="24"/>
          <w:szCs w:val="22"/>
          <w:lang w:val="es-DO"/>
        </w:rPr>
        <w:t xml:space="preserve">Plan de Entrega </w:t>
      </w:r>
    </w:p>
    <w:tbl>
      <w:tblPr>
        <w:tblStyle w:val="Tablaconcuadrcula"/>
        <w:tblW w:w="10758" w:type="dxa"/>
        <w:jc w:val="center"/>
        <w:tblLayout w:type="fixed"/>
        <w:tblLook w:val="04A0" w:firstRow="1" w:lastRow="0" w:firstColumn="1" w:lastColumn="0" w:noHBand="0" w:noVBand="1"/>
      </w:tblPr>
      <w:tblGrid>
        <w:gridCol w:w="641"/>
        <w:gridCol w:w="4200"/>
        <w:gridCol w:w="4200"/>
        <w:gridCol w:w="1717"/>
      </w:tblGrid>
      <w:tr w:rsidR="00FA5BA2" w:rsidRPr="00890574" w14:paraId="6C60D085" w14:textId="77777777" w:rsidTr="00D351D6">
        <w:trPr>
          <w:trHeight w:val="402"/>
          <w:jc w:val="center"/>
        </w:trPr>
        <w:tc>
          <w:tcPr>
            <w:tcW w:w="641" w:type="dxa"/>
            <w:vAlign w:val="center"/>
          </w:tcPr>
          <w:p w14:paraId="7CDD8B7F" w14:textId="77777777" w:rsidR="00890574" w:rsidRPr="00780AF6" w:rsidRDefault="00FA5BA2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4200" w:type="dxa"/>
            <w:vAlign w:val="center"/>
          </w:tcPr>
          <w:p w14:paraId="5A3D8311" w14:textId="77777777" w:rsidR="00890574" w:rsidRPr="00780AF6" w:rsidRDefault="0002453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Descripción del Servicio</w:t>
            </w:r>
          </w:p>
        </w:tc>
        <w:tc>
          <w:tcPr>
            <w:tcW w:w="4200" w:type="dxa"/>
            <w:vAlign w:val="center"/>
          </w:tcPr>
          <w:p w14:paraId="04DA0DCD" w14:textId="77777777" w:rsidR="00890574" w:rsidRPr="00780AF6" w:rsidRDefault="0002453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Dirección de Ejecución</w:t>
            </w:r>
          </w:p>
        </w:tc>
        <w:tc>
          <w:tcPr>
            <w:tcW w:w="1717" w:type="dxa"/>
            <w:vAlign w:val="center"/>
          </w:tcPr>
          <w:p w14:paraId="3C503728" w14:textId="77777777" w:rsidR="00890574" w:rsidRPr="00780AF6" w:rsidRDefault="00890574" w:rsidP="00FA5BA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FA5BA2" w:rsidRPr="00780AF6" w14:paraId="589D7982" w14:textId="77777777" w:rsidTr="00D351D6">
        <w:trPr>
          <w:trHeight w:val="276"/>
          <w:jc w:val="center"/>
        </w:trPr>
        <w:tc>
          <w:tcPr>
            <w:tcW w:w="641" w:type="dxa"/>
          </w:tcPr>
          <w:p w14:paraId="592C7A19" w14:textId="77777777" w:rsidR="0089057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sdt>
          <w:sdtPr>
            <w:rPr>
              <w:rStyle w:val="Style20"/>
            </w:rPr>
            <w:id w:val="4442858"/>
            <w:placeholder>
              <w:docPart w:val="D0E5800A367D400C97972A7849C10172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14:paraId="1A54ED9F" w14:textId="77777777" w:rsidR="0089057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2572961"/>
            <w:placeholder>
              <w:docPart w:val="708701FCDB9F4851A986076CC0480D28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14:paraId="472CACC0" w14:textId="77777777" w:rsidR="0089057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rFonts w:ascii="Arial" w:hAnsi="Arial" w:cs="Arial"/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14:paraId="17EC203D" w14:textId="77777777" w:rsidR="00890574" w:rsidRPr="00D351D6" w:rsidRDefault="00582B1A" w:rsidP="00780AF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0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14:paraId="50C5F391" w14:textId="77777777" w:rsidTr="00D351D6">
        <w:trPr>
          <w:trHeight w:val="266"/>
          <w:jc w:val="center"/>
        </w:trPr>
        <w:tc>
          <w:tcPr>
            <w:tcW w:w="641" w:type="dxa"/>
          </w:tcPr>
          <w:p w14:paraId="2C4B56A8" w14:textId="77777777"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sdt>
          <w:sdtPr>
            <w:rPr>
              <w:rStyle w:val="Style20"/>
            </w:rPr>
            <w:id w:val="4442859"/>
            <w:placeholder>
              <w:docPart w:val="D66F6C9C60CB4202899AC1E829753D60"/>
            </w:placeholder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14:paraId="61482A1F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4"/>
            <w:placeholder>
              <w:docPart w:val="3C2D7103EA1149509A8BF97768D2F4B5"/>
            </w:placeholder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14:paraId="2884BEDB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14:paraId="079A9800" w14:textId="77777777" w:rsidR="003277E4" w:rsidRPr="00D351D6" w:rsidRDefault="00582B1A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1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14:paraId="0F94C6D9" w14:textId="77777777" w:rsidTr="00D351D6">
        <w:trPr>
          <w:trHeight w:val="141"/>
          <w:jc w:val="center"/>
        </w:trPr>
        <w:tc>
          <w:tcPr>
            <w:tcW w:w="641" w:type="dxa"/>
          </w:tcPr>
          <w:p w14:paraId="551DEB06" w14:textId="77777777"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sdt>
          <w:sdtPr>
            <w:rPr>
              <w:rStyle w:val="Style20"/>
            </w:rPr>
            <w:id w:val="4442860"/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14:paraId="77CE2DDA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5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14:paraId="3BC1FAE2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14:paraId="1BC27F27" w14:textId="77777777" w:rsidR="003277E4" w:rsidRPr="00D351D6" w:rsidRDefault="00582B1A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2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14:paraId="6C721A68" w14:textId="77777777" w:rsidTr="00D351D6">
        <w:trPr>
          <w:trHeight w:val="141"/>
          <w:jc w:val="center"/>
        </w:trPr>
        <w:tc>
          <w:tcPr>
            <w:tcW w:w="641" w:type="dxa"/>
          </w:tcPr>
          <w:p w14:paraId="599D37D7" w14:textId="77777777"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sdt>
          <w:sdtPr>
            <w:rPr>
              <w:rStyle w:val="Style20"/>
            </w:rPr>
            <w:id w:val="4442861"/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14:paraId="7F74181B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6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14:paraId="23CDBE52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14:paraId="270B02AB" w14:textId="77777777" w:rsidR="003277E4" w:rsidRPr="00D351D6" w:rsidRDefault="00582B1A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3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  <w:tr w:rsidR="003277E4" w:rsidRPr="00780AF6" w14:paraId="69D1329D" w14:textId="77777777" w:rsidTr="00D351D6">
        <w:trPr>
          <w:trHeight w:val="141"/>
          <w:jc w:val="center"/>
        </w:trPr>
        <w:tc>
          <w:tcPr>
            <w:tcW w:w="641" w:type="dxa"/>
          </w:tcPr>
          <w:p w14:paraId="706C0223" w14:textId="77777777" w:rsidR="003277E4" w:rsidRPr="00780AF6" w:rsidRDefault="00E626E6" w:rsidP="003277E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0</w:t>
            </w:r>
            <w:r w:rsidR="003277E4" w:rsidRPr="00780AF6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sdt>
          <w:sdtPr>
            <w:rPr>
              <w:rStyle w:val="Style20"/>
            </w:rPr>
            <w:id w:val="4442862"/>
          </w:sdtPr>
          <w:sdtEndPr>
            <w:rPr>
              <w:rStyle w:val="Fuentedeprrafopredeter"/>
              <w:rFonts w:asciiTheme="minorHAnsi" w:hAnsiTheme="minorHAnsi"/>
              <w:bCs/>
              <w:sz w:val="22"/>
              <w:szCs w:val="20"/>
              <w:lang w:val="en-US"/>
            </w:rPr>
          </w:sdtEndPr>
          <w:sdtContent>
            <w:tc>
              <w:tcPr>
                <w:tcW w:w="4200" w:type="dxa"/>
              </w:tcPr>
              <w:p w14:paraId="7A9AEA61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20"/>
                  </w:rPr>
                  <w:t>(Indicar Descripción)</w:t>
                </w:r>
              </w:p>
            </w:tc>
          </w:sdtContent>
        </w:sdt>
        <w:sdt>
          <w:sdtPr>
            <w:rPr>
              <w:rStyle w:val="Style10"/>
              <w:sz w:val="20"/>
              <w:szCs w:val="20"/>
              <w:u w:val="none"/>
            </w:rPr>
            <w:id w:val="4442857"/>
          </w:sdtPr>
          <w:sdtEndPr>
            <w:rPr>
              <w:rStyle w:val="Fuentedeprrafopredeter"/>
              <w:rFonts w:ascii="Times New Roman" w:hAnsi="Times New Roman"/>
              <w:b/>
              <w:bCs/>
            </w:rPr>
          </w:sdtEndPr>
          <w:sdtContent>
            <w:tc>
              <w:tcPr>
                <w:tcW w:w="4200" w:type="dxa"/>
              </w:tcPr>
              <w:p w14:paraId="241E7A36" w14:textId="77777777" w:rsidR="003277E4" w:rsidRPr="00780AF6" w:rsidRDefault="00D351D6" w:rsidP="003277E4">
                <w:pPr>
                  <w:autoSpaceDE w:val="0"/>
                  <w:autoSpaceDN w:val="0"/>
                  <w:adjustRightInd w:val="0"/>
                  <w:rPr>
                    <w:bCs/>
                    <w:sz w:val="20"/>
                    <w:szCs w:val="20"/>
                    <w:lang w:val="en-US"/>
                  </w:rPr>
                </w:pPr>
                <w:r>
                  <w:rPr>
                    <w:rStyle w:val="Style10"/>
                    <w:sz w:val="20"/>
                    <w:szCs w:val="20"/>
                    <w:u w:val="none"/>
                  </w:rPr>
                  <w:t>(Indicar Dirección</w:t>
                </w:r>
                <w:r w:rsidRPr="009F3080">
                  <w:rPr>
                    <w:rStyle w:val="Style10"/>
                    <w:sz w:val="20"/>
                    <w:szCs w:val="20"/>
                    <w:u w:val="none"/>
                  </w:rPr>
                  <w:t>)</w:t>
                </w:r>
              </w:p>
            </w:tc>
          </w:sdtContent>
        </w:sdt>
        <w:tc>
          <w:tcPr>
            <w:tcW w:w="1717" w:type="dxa"/>
          </w:tcPr>
          <w:p w14:paraId="40431D8B" w14:textId="77777777" w:rsidR="003277E4" w:rsidRPr="00D351D6" w:rsidRDefault="00582B1A" w:rsidP="00780AF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lang w:val="en-US"/>
              </w:rPr>
            </w:pPr>
            <w:sdt>
              <w:sdtPr>
                <w:rPr>
                  <w:rStyle w:val="Style5"/>
                  <w:sz w:val="20"/>
                </w:rPr>
                <w:alias w:val="Fecha de emisión del documento"/>
                <w:tag w:val="Fecha de emisión del documento"/>
                <w:id w:val="4716474"/>
                <w:date>
                  <w:dateFormat w:val="dd' de 'MMMM' de 'yyyy"/>
                  <w:lid w:val="es-DO"/>
                  <w:storeMappedDataAs w:val="dateTime"/>
                  <w:calendar w:val="gregorian"/>
                </w:date>
              </w:sdtPr>
              <w:sdtEndPr>
                <w:rPr>
                  <w:rStyle w:val="Style5"/>
                </w:rPr>
              </w:sdtEndPr>
              <w:sdtContent>
                <w:r w:rsidR="00780AF6" w:rsidRPr="00D351D6">
                  <w:rPr>
                    <w:rStyle w:val="Style5"/>
                    <w:sz w:val="20"/>
                  </w:rPr>
                  <w:t xml:space="preserve">Seleccione la fecha </w:t>
                </w:r>
              </w:sdtContent>
            </w:sdt>
          </w:p>
        </w:tc>
      </w:tr>
    </w:tbl>
    <w:p w14:paraId="198F9810" w14:textId="77777777" w:rsidR="00890574" w:rsidRPr="00780AF6" w:rsidRDefault="00890574" w:rsidP="00890574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n-US"/>
        </w:rPr>
      </w:pPr>
    </w:p>
    <w:p w14:paraId="34C96E49" w14:textId="77777777" w:rsidR="003277E4" w:rsidRDefault="003277E4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2E98C382" w14:textId="77777777"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359115AA" w14:textId="77777777" w:rsidR="00AE1177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19F8E085" w14:textId="77777777" w:rsidR="00AE1177" w:rsidRPr="00780AF6" w:rsidRDefault="00AE1177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n-US"/>
        </w:rPr>
      </w:pPr>
    </w:p>
    <w:p w14:paraId="7BCA05E9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1051B34F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rPr>
          <w:b/>
          <w:bCs/>
          <w:sz w:val="22"/>
          <w:szCs w:val="22"/>
          <w:lang w:val="es-DO"/>
        </w:rPr>
      </w:pPr>
    </w:p>
    <w:sdt>
      <w:sdtPr>
        <w:rPr>
          <w:rStyle w:val="Style21"/>
        </w:rPr>
        <w:id w:val="4443091"/>
      </w:sdtPr>
      <w:sdtEndPr>
        <w:rPr>
          <w:rStyle w:val="Style21"/>
        </w:rPr>
      </w:sdtEndPr>
      <w:sdtContent>
        <w:p w14:paraId="29589453" w14:textId="77777777" w:rsidR="00692622" w:rsidRPr="00031C89" w:rsidRDefault="00692622" w:rsidP="00692622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bCs/>
              <w:color w:val="FF0000"/>
              <w:sz w:val="22"/>
              <w:szCs w:val="22"/>
              <w:lang w:val="es-DO"/>
            </w:rPr>
          </w:pPr>
          <w:r w:rsidRPr="00C26293">
            <w:rPr>
              <w:rStyle w:val="Style21"/>
            </w:rPr>
            <w:t>(Nombre y Firma)</w:t>
          </w:r>
        </w:p>
      </w:sdtContent>
    </w:sdt>
    <w:p w14:paraId="463EF796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2"/>
          <w:szCs w:val="22"/>
          <w:lang w:val="es-DO"/>
        </w:rPr>
      </w:pPr>
      <w:r w:rsidRPr="00031C89">
        <w:rPr>
          <w:b/>
          <w:bCs/>
          <w:sz w:val="22"/>
          <w:szCs w:val="22"/>
          <w:lang w:val="es-DO"/>
        </w:rPr>
        <w:t>_________________________________________________</w:t>
      </w:r>
    </w:p>
    <w:p w14:paraId="78AD219C" w14:textId="77777777" w:rsidR="00692622" w:rsidRPr="00031C89" w:rsidRDefault="00692622" w:rsidP="00692622">
      <w:pPr>
        <w:autoSpaceDE w:val="0"/>
        <w:autoSpaceDN w:val="0"/>
        <w:adjustRightInd w:val="0"/>
        <w:spacing w:after="0" w:line="240" w:lineRule="auto"/>
        <w:jc w:val="center"/>
        <w:rPr>
          <w:sz w:val="22"/>
          <w:szCs w:val="22"/>
        </w:rPr>
      </w:pPr>
      <w:r w:rsidRPr="00031C89">
        <w:rPr>
          <w:b/>
          <w:bCs/>
          <w:sz w:val="22"/>
          <w:szCs w:val="22"/>
          <w:lang w:val="es-DO"/>
        </w:rPr>
        <w:t>Responsable de la Unidad Operativa de Compras y Contrataciones</w:t>
      </w:r>
    </w:p>
    <w:p w14:paraId="24EF61FF" w14:textId="77777777" w:rsidR="00692622" w:rsidRPr="00031C89" w:rsidRDefault="00692622" w:rsidP="00692622">
      <w:pPr>
        <w:spacing w:after="0" w:line="240" w:lineRule="auto"/>
        <w:ind w:right="543"/>
        <w:jc w:val="both"/>
        <w:rPr>
          <w:sz w:val="22"/>
          <w:szCs w:val="22"/>
          <w:lang w:val="es-ES_tradnl"/>
        </w:rPr>
      </w:pPr>
    </w:p>
    <w:p w14:paraId="0E8F4516" w14:textId="77777777" w:rsidR="00780AF6" w:rsidRPr="00692622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ES_tradnl"/>
        </w:rPr>
      </w:pPr>
    </w:p>
    <w:p w14:paraId="295A217A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01C31FEA" w14:textId="77777777" w:rsidR="00780AF6" w:rsidRDefault="00780AF6" w:rsidP="00890574">
      <w:pPr>
        <w:autoSpaceDE w:val="0"/>
        <w:autoSpaceDN w:val="0"/>
        <w:adjustRightInd w:val="0"/>
        <w:spacing w:after="0" w:line="240" w:lineRule="auto"/>
        <w:jc w:val="center"/>
        <w:rPr>
          <w:bCs/>
          <w:color w:val="FF0000"/>
          <w:sz w:val="22"/>
          <w:szCs w:val="22"/>
          <w:lang w:val="es-DO"/>
        </w:rPr>
      </w:pPr>
    </w:p>
    <w:p w14:paraId="35ABF846" w14:textId="77777777" w:rsidR="00504F0F" w:rsidRDefault="00504F0F" w:rsidP="003277E4">
      <w:pPr>
        <w:spacing w:after="0" w:line="240" w:lineRule="auto"/>
        <w:ind w:right="543"/>
        <w:jc w:val="both"/>
        <w:rPr>
          <w:sz w:val="22"/>
          <w:lang w:val="es-ES_tradnl"/>
        </w:rPr>
      </w:pPr>
    </w:p>
    <w:sectPr w:rsidR="00504F0F" w:rsidSect="00EC65D1">
      <w:headerReference w:type="default" r:id="rId10"/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893369C" w14:textId="77777777" w:rsidR="00FE324D" w:rsidRDefault="00FE324D" w:rsidP="001007E7">
      <w:pPr>
        <w:spacing w:after="0" w:line="240" w:lineRule="auto"/>
      </w:pPr>
      <w:r>
        <w:separator/>
      </w:r>
    </w:p>
  </w:endnote>
  <w:endnote w:type="continuationSeparator" w:id="0">
    <w:p w14:paraId="19876BBA" w14:textId="77777777" w:rsidR="00FE324D" w:rsidRDefault="00FE324D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929DB3" w14:textId="19CEF876" w:rsidR="001007E7" w:rsidRDefault="00C26293">
    <w:pPr>
      <w:pStyle w:val="Piedepgina"/>
    </w:pPr>
    <w:r>
      <w:rPr>
        <w:rFonts w:ascii="Arial Narrow" w:hAnsi="Arial Narrow"/>
        <w:noProof/>
        <w:sz w:val="12"/>
        <w:lang w:eastAsia="es-ES"/>
      </w:rPr>
      <w:drawing>
        <wp:anchor distT="0" distB="0" distL="114300" distR="114300" simplePos="0" relativeHeight="251664384" behindDoc="0" locked="0" layoutInCell="1" allowOverlap="1" wp14:anchorId="7BC1B5BA" wp14:editId="5165A7E4">
          <wp:simplePos x="0" y="0"/>
          <wp:positionH relativeFrom="column">
            <wp:posOffset>5090780</wp:posOffset>
          </wp:positionH>
          <wp:positionV relativeFrom="paragraph">
            <wp:posOffset>34586</wp:posOffset>
          </wp:positionV>
          <wp:extent cx="746494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494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47856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3E6B177" wp14:editId="7E4E3833">
              <wp:simplePos x="0" y="0"/>
              <wp:positionH relativeFrom="column">
                <wp:posOffset>4618990</wp:posOffset>
              </wp:positionH>
              <wp:positionV relativeFrom="paragraph">
                <wp:posOffset>-302895</wp:posOffset>
              </wp:positionV>
              <wp:extent cx="1474470" cy="413385"/>
              <wp:effectExtent l="0" t="2540" r="2540" b="3175"/>
              <wp:wrapNone/>
              <wp:docPr id="164150717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51BF67E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4CCC284C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4F32D46F" w14:textId="77777777" w:rsidR="004D45A8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Copia1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573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8C388B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3E6B177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43" type="#_x0000_t202" style="position:absolute;margin-left:363.7pt;margin-top:-23.85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" filled="f" stroked="f">
              <v:textbox inset="0,0,0,0">
                <w:txbxContent>
                  <w:p w14:paraId="751BF67E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4CCC284C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  <w:p w14:paraId="4F32D46F" w14:textId="77777777" w:rsidR="004D45A8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Copia1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573"/>
                      </w:sdtPr>
                      <w:sdtContent>
                        <w:r w:rsidRPr="008C388B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</w:txbxContent>
              </v:textbox>
            </v:shape>
          </w:pict>
        </mc:Fallback>
      </mc:AlternateContent>
    </w:r>
  </w:p>
  <w:p w14:paraId="73B8B351" w14:textId="0D7B56FE" w:rsidR="001007E7" w:rsidRDefault="00B47856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3301B1" wp14:editId="4B260ADB">
              <wp:simplePos x="0" y="0"/>
              <wp:positionH relativeFrom="column">
                <wp:posOffset>-237490</wp:posOffset>
              </wp:positionH>
              <wp:positionV relativeFrom="paragraph">
                <wp:posOffset>23495</wp:posOffset>
              </wp:positionV>
              <wp:extent cx="850900" cy="175895"/>
              <wp:effectExtent l="635" t="3175" r="0" b="1905"/>
              <wp:wrapNone/>
              <wp:docPr id="10653210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47354D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6C1D4E">
                            <w:rPr>
                              <w:sz w:val="14"/>
                              <w:lang w:val="es-DO"/>
                            </w:rPr>
                            <w:t>UR.</w:t>
                          </w:r>
                          <w:r w:rsidR="00FF7FBB">
                            <w:rPr>
                              <w:sz w:val="14"/>
                              <w:lang w:val="es-DO"/>
                            </w:rPr>
                            <w:t>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F7FBB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3301B1" id="Text Box 1" o:spid="_x0000_s1044" type="#_x0000_t202" style="position:absolute;margin-left:-18.7pt;margin-top:1.8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" filled="f" stroked="f">
              <v:textbox inset="0,0,0,0">
                <w:txbxContent>
                  <w:p w14:paraId="3747354D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6C1D4E">
                      <w:rPr>
                        <w:sz w:val="14"/>
                        <w:lang w:val="es-DO"/>
                      </w:rPr>
                      <w:t>UR.</w:t>
                    </w:r>
                    <w:r w:rsidR="00FF7FBB">
                      <w:rPr>
                        <w:sz w:val="14"/>
                        <w:lang w:val="es-DO"/>
                      </w:rPr>
                      <w:t>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F7FBB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0FC41BB8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1682DE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4B5920B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4B0808C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DABE32" w14:textId="77777777" w:rsidR="00FE324D" w:rsidRDefault="00FE324D" w:rsidP="001007E7">
      <w:pPr>
        <w:spacing w:after="0" w:line="240" w:lineRule="auto"/>
      </w:pPr>
      <w:r>
        <w:separator/>
      </w:r>
    </w:p>
  </w:footnote>
  <w:footnote w:type="continuationSeparator" w:id="0">
    <w:p w14:paraId="0C5A7D86" w14:textId="77777777" w:rsidR="00FE324D" w:rsidRDefault="00FE324D" w:rsidP="001007E7">
      <w:pPr>
        <w:spacing w:after="0" w:line="240" w:lineRule="auto"/>
      </w:pPr>
      <w:r>
        <w:continuationSeparator/>
      </w:r>
    </w:p>
  </w:footnote>
  <w:footnote w:id="1">
    <w:p w14:paraId="33D4A683" w14:textId="77777777" w:rsidR="00024534" w:rsidRPr="00890574" w:rsidRDefault="00024534" w:rsidP="00EC65D1">
      <w:pPr>
        <w:pStyle w:val="Textonotapie"/>
        <w:rPr>
          <w:lang w:val="es-ES_tradnl"/>
        </w:rPr>
      </w:pPr>
      <w:r w:rsidRPr="0058109D">
        <w:rPr>
          <w:rStyle w:val="Refdenotaalpie"/>
          <w:sz w:val="18"/>
        </w:rPr>
        <w:footnoteRef/>
      </w:r>
      <w:r w:rsidRPr="0058109D">
        <w:rPr>
          <w:sz w:val="18"/>
        </w:rPr>
        <w:t xml:space="preserve"> </w:t>
      </w:r>
      <w:r w:rsidRPr="0058109D">
        <w:rPr>
          <w:sz w:val="16"/>
          <w:lang w:val="es-ES_tradnl"/>
        </w:rPr>
        <w:t>Conforme al Catálogo de Bienes y Servicios.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D4549E" w14:textId="742C0B32" w:rsidR="00504F0F" w:rsidRDefault="00B47856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3BA43A3" wp14:editId="03A88CBE">
              <wp:simplePos x="0" y="0"/>
              <wp:positionH relativeFrom="column">
                <wp:posOffset>5007610</wp:posOffset>
              </wp:positionH>
              <wp:positionV relativeFrom="paragraph">
                <wp:posOffset>85725</wp:posOffset>
              </wp:positionV>
              <wp:extent cx="1061720" cy="252095"/>
              <wp:effectExtent l="0" t="1905" r="0" b="3175"/>
              <wp:wrapNone/>
              <wp:docPr id="1430928906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AA988CB" w14:textId="77777777" w:rsidR="00504F0F" w:rsidRPr="0026335F" w:rsidRDefault="00504F0F" w:rsidP="00504F0F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BB1104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BB1104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30F6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BB1104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E30F63" w:rsidRPr="00E30F6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BA43A3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42" type="#_x0000_t202" style="position:absolute;margin-left:394.3pt;margin-top:6.75pt;width:83.6pt;height:19.8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FMPf3zdAAAACQEAAA8AAAAAAAAAAAAAAAAANwQAAGRycy9kb3ducmV2LnhtbFBLBQYAAAAA&#10;BAAEAPMAAABBBQAAAAA=&#10;" filled="f" stroked="f">
              <v:textbox>
                <w:txbxContent>
                  <w:p w14:paraId="1AA988CB" w14:textId="77777777" w:rsidR="00504F0F" w:rsidRPr="0026335F" w:rsidRDefault="00504F0F" w:rsidP="00504F0F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BB1104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BB1104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E30F63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BB1104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E30F63" w:rsidRPr="00E30F63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XdjWW60q8bPrlk+XKmyAcoH7nzc=" w:salt="34gPJiUFdud4y6S1U7xZYw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7D47"/>
    <w:rsid w:val="00024534"/>
    <w:rsid w:val="00031C89"/>
    <w:rsid w:val="00034DD9"/>
    <w:rsid w:val="00045479"/>
    <w:rsid w:val="001007E7"/>
    <w:rsid w:val="001020C0"/>
    <w:rsid w:val="0011305B"/>
    <w:rsid w:val="00157600"/>
    <w:rsid w:val="00170EC5"/>
    <w:rsid w:val="001740E4"/>
    <w:rsid w:val="00181E8D"/>
    <w:rsid w:val="00194FF2"/>
    <w:rsid w:val="001A3F92"/>
    <w:rsid w:val="001F73A7"/>
    <w:rsid w:val="002009A7"/>
    <w:rsid w:val="00214514"/>
    <w:rsid w:val="00253DBA"/>
    <w:rsid w:val="0026335F"/>
    <w:rsid w:val="00295BD4"/>
    <w:rsid w:val="002976E5"/>
    <w:rsid w:val="002D4D98"/>
    <w:rsid w:val="002E1412"/>
    <w:rsid w:val="00314023"/>
    <w:rsid w:val="003277E4"/>
    <w:rsid w:val="003973B1"/>
    <w:rsid w:val="003C5024"/>
    <w:rsid w:val="00411408"/>
    <w:rsid w:val="0042490F"/>
    <w:rsid w:val="004379A6"/>
    <w:rsid w:val="00456C17"/>
    <w:rsid w:val="00466B9C"/>
    <w:rsid w:val="004D45A8"/>
    <w:rsid w:val="0050023E"/>
    <w:rsid w:val="00504F0F"/>
    <w:rsid w:val="00535962"/>
    <w:rsid w:val="0058109D"/>
    <w:rsid w:val="00582B1A"/>
    <w:rsid w:val="005B0218"/>
    <w:rsid w:val="005D36DD"/>
    <w:rsid w:val="005F7E94"/>
    <w:rsid w:val="00611A07"/>
    <w:rsid w:val="0062592A"/>
    <w:rsid w:val="006506D0"/>
    <w:rsid w:val="00651E48"/>
    <w:rsid w:val="00654E2B"/>
    <w:rsid w:val="00666D56"/>
    <w:rsid w:val="006709BC"/>
    <w:rsid w:val="00692622"/>
    <w:rsid w:val="006B3BA6"/>
    <w:rsid w:val="006C1D4E"/>
    <w:rsid w:val="006D1DF1"/>
    <w:rsid w:val="006D5B5D"/>
    <w:rsid w:val="006E5E14"/>
    <w:rsid w:val="006F567F"/>
    <w:rsid w:val="007161D2"/>
    <w:rsid w:val="00717E24"/>
    <w:rsid w:val="00725091"/>
    <w:rsid w:val="0074538A"/>
    <w:rsid w:val="00780880"/>
    <w:rsid w:val="00780AF6"/>
    <w:rsid w:val="007B6F6F"/>
    <w:rsid w:val="007D25E0"/>
    <w:rsid w:val="00820C9F"/>
    <w:rsid w:val="0082707E"/>
    <w:rsid w:val="0085192D"/>
    <w:rsid w:val="00890574"/>
    <w:rsid w:val="008B3AE5"/>
    <w:rsid w:val="008C388B"/>
    <w:rsid w:val="008D0F3B"/>
    <w:rsid w:val="00960482"/>
    <w:rsid w:val="009B144F"/>
    <w:rsid w:val="009E4FD8"/>
    <w:rsid w:val="00A16099"/>
    <w:rsid w:val="00A314B2"/>
    <w:rsid w:val="00A640BD"/>
    <w:rsid w:val="00A72F42"/>
    <w:rsid w:val="00A73F6C"/>
    <w:rsid w:val="00A86FA8"/>
    <w:rsid w:val="00AA4980"/>
    <w:rsid w:val="00AB5A40"/>
    <w:rsid w:val="00AD7919"/>
    <w:rsid w:val="00AE1177"/>
    <w:rsid w:val="00B22BC7"/>
    <w:rsid w:val="00B37C16"/>
    <w:rsid w:val="00B47856"/>
    <w:rsid w:val="00B62EEF"/>
    <w:rsid w:val="00B956B2"/>
    <w:rsid w:val="00B97165"/>
    <w:rsid w:val="00B97B51"/>
    <w:rsid w:val="00BA0007"/>
    <w:rsid w:val="00BB1104"/>
    <w:rsid w:val="00BB1D79"/>
    <w:rsid w:val="00BC1D0C"/>
    <w:rsid w:val="00BC61BD"/>
    <w:rsid w:val="00BC7D47"/>
    <w:rsid w:val="00BD4906"/>
    <w:rsid w:val="00C00894"/>
    <w:rsid w:val="00C078CB"/>
    <w:rsid w:val="00C22DBE"/>
    <w:rsid w:val="00C26293"/>
    <w:rsid w:val="00C5078F"/>
    <w:rsid w:val="00C66D08"/>
    <w:rsid w:val="00CA0E82"/>
    <w:rsid w:val="00CA164C"/>
    <w:rsid w:val="00CA4661"/>
    <w:rsid w:val="00CD2FB1"/>
    <w:rsid w:val="00CE15BB"/>
    <w:rsid w:val="00CE4421"/>
    <w:rsid w:val="00CE67A3"/>
    <w:rsid w:val="00D02F74"/>
    <w:rsid w:val="00D24FA7"/>
    <w:rsid w:val="00D2503A"/>
    <w:rsid w:val="00D351D6"/>
    <w:rsid w:val="00D45A3E"/>
    <w:rsid w:val="00D64696"/>
    <w:rsid w:val="00D90D49"/>
    <w:rsid w:val="00D97257"/>
    <w:rsid w:val="00DA6A61"/>
    <w:rsid w:val="00DC5D96"/>
    <w:rsid w:val="00DC6131"/>
    <w:rsid w:val="00DD4F3E"/>
    <w:rsid w:val="00E13E55"/>
    <w:rsid w:val="00E30F63"/>
    <w:rsid w:val="00E564D2"/>
    <w:rsid w:val="00E626E6"/>
    <w:rsid w:val="00EA5505"/>
    <w:rsid w:val="00EA5CDD"/>
    <w:rsid w:val="00EA7406"/>
    <w:rsid w:val="00EC65D1"/>
    <w:rsid w:val="00EE1E7B"/>
    <w:rsid w:val="00F225BF"/>
    <w:rsid w:val="00F27E2A"/>
    <w:rsid w:val="00F53753"/>
    <w:rsid w:val="00F7167E"/>
    <w:rsid w:val="00F7443C"/>
    <w:rsid w:val="00F9504D"/>
    <w:rsid w:val="00FA5BA2"/>
    <w:rsid w:val="00FC2870"/>
    <w:rsid w:val="00FE324D"/>
    <w:rsid w:val="00FF610E"/>
    <w:rsid w:val="00FF77B3"/>
    <w:rsid w:val="00FF7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772F93"/>
  <w15:docId w15:val="{C05EE19A-8883-481B-98A3-A95C06184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table" w:styleId="Tablaconcuadrcula">
    <w:name w:val="Table Grid"/>
    <w:basedOn w:val="Tablanormal"/>
    <w:uiPriority w:val="59"/>
    <w:rsid w:val="00890574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90574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90574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90574"/>
    <w:rPr>
      <w:vertAlign w:val="superscript"/>
    </w:rPr>
  </w:style>
  <w:style w:type="character" w:customStyle="1" w:styleId="Style18">
    <w:name w:val="Style18"/>
    <w:basedOn w:val="Fuentedeprrafopredeter"/>
    <w:uiPriority w:val="1"/>
    <w:rsid w:val="007D25E0"/>
    <w:rPr>
      <w:rFonts w:ascii="Arial" w:hAnsi="Arial"/>
      <w:b/>
      <w:sz w:val="22"/>
    </w:rPr>
  </w:style>
  <w:style w:type="character" w:customStyle="1" w:styleId="Style19">
    <w:name w:val="Style19"/>
    <w:basedOn w:val="Fuentedeprrafopredeter"/>
    <w:uiPriority w:val="1"/>
    <w:rsid w:val="00FA5BA2"/>
    <w:rPr>
      <w:rFonts w:ascii="Arial" w:hAnsi="Arial"/>
      <w:sz w:val="20"/>
    </w:rPr>
  </w:style>
  <w:style w:type="character" w:customStyle="1" w:styleId="Style20">
    <w:name w:val="Style20"/>
    <w:basedOn w:val="Fuentedeprrafopredeter"/>
    <w:uiPriority w:val="1"/>
    <w:rsid w:val="00692622"/>
    <w:rPr>
      <w:rFonts w:ascii="Arial" w:hAnsi="Arial"/>
      <w:color w:val="auto"/>
      <w:sz w:val="20"/>
    </w:rPr>
  </w:style>
  <w:style w:type="character" w:customStyle="1" w:styleId="Style21">
    <w:name w:val="Style21"/>
    <w:basedOn w:val="Fuentedeprrafopredeter"/>
    <w:uiPriority w:val="1"/>
    <w:rsid w:val="00C26293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269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DOCUMENTOS%20EST&#193;NDAR%20MODELO%20DE%20GESTI&#211;N\SNCC.D.028-%20Orden%20de%20Servicios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9670C424990A4922810C7118C7CC249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0301BF6-BD5F-4900-A0A6-7C90DA691E13}"/>
      </w:docPartPr>
      <w:docPartBody>
        <w:p w:rsidR="00173C0B" w:rsidRDefault="00B1642E">
          <w:pPr>
            <w:pStyle w:val="9670C424990A4922810C7118C7CC249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9586FBF878A48B9ACA9EA6FC6068D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FDCEA6-A263-4B2E-B2B2-FF46D7E2AFB9}"/>
      </w:docPartPr>
      <w:docPartBody>
        <w:p w:rsidR="00173C0B" w:rsidRDefault="00B1642E">
          <w:pPr>
            <w:pStyle w:val="A9586FBF878A48B9ACA9EA6FC6068D7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F16FC3BD5DF4C4F9A6497447DFD9D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9B26B9-A593-4ADA-9F86-824B2A818851}"/>
      </w:docPartPr>
      <w:docPartBody>
        <w:p w:rsidR="00173C0B" w:rsidRDefault="00B1642E">
          <w:pPr>
            <w:pStyle w:val="DF16FC3BD5DF4C4F9A6497447DFD9DF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DDF2ECADD9642CEBCF94C8B03245E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BBB3D-7C0A-43C6-B18D-5EDD3B7A1FC2}"/>
      </w:docPartPr>
      <w:docPartBody>
        <w:p w:rsidR="00173C0B" w:rsidRDefault="00B1642E">
          <w:pPr>
            <w:pStyle w:val="5DDF2ECADD9642CEBCF94C8B03245E4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2D63FF1B7514E70806917B64147CC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69F1F-3DDF-4174-9D15-62DA5A773CB8}"/>
      </w:docPartPr>
      <w:docPartBody>
        <w:p w:rsidR="00173C0B" w:rsidRDefault="00B1642E">
          <w:pPr>
            <w:pStyle w:val="E2D63FF1B7514E70806917B64147CC0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CCB89BB8364E5084B6D19A7BD91CF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BAE61-133A-489D-A7D2-33AD6A3D46F7}"/>
      </w:docPartPr>
      <w:docPartBody>
        <w:p w:rsidR="00173C0B" w:rsidRDefault="00B1642E">
          <w:pPr>
            <w:pStyle w:val="11CCB89BB8364E5084B6D19A7BD91CF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BB0B099DB4B4DD4B5E92600C3C7C3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7AA3D0-CFDB-4883-A0A8-12C847202D6E}"/>
      </w:docPartPr>
      <w:docPartBody>
        <w:p w:rsidR="00173C0B" w:rsidRDefault="00B1642E">
          <w:pPr>
            <w:pStyle w:val="5BB0B099DB4B4DD4B5E92600C3C7C34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63BBC51844D436E94248619449819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805677-7205-42E0-BF0D-218D8E7C6E61}"/>
      </w:docPartPr>
      <w:docPartBody>
        <w:p w:rsidR="00173C0B" w:rsidRDefault="00B1642E">
          <w:pPr>
            <w:pStyle w:val="963BBC51844D436E9424861944981964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5C6B45E32A9842DE97FF291EC84DE9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C2AF62-A55E-4A99-BC44-4F395C7FE86B}"/>
      </w:docPartPr>
      <w:docPartBody>
        <w:p w:rsidR="00173C0B" w:rsidRDefault="00B1642E">
          <w:pPr>
            <w:pStyle w:val="5C6B45E32A9842DE97FF291EC84DE9FA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E02143F8A914FB5923F9E04695539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01786-3850-4DD7-BC26-984B7457ED74}"/>
      </w:docPartPr>
      <w:docPartBody>
        <w:p w:rsidR="00173C0B" w:rsidRDefault="00B1642E">
          <w:pPr>
            <w:pStyle w:val="DE02143F8A914FB5923F9E046955394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2226D781A0D4C38BACE654B6EF94D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61E176-8618-471E-A7B4-B4E7ABFA774F}"/>
      </w:docPartPr>
      <w:docPartBody>
        <w:p w:rsidR="00173C0B" w:rsidRDefault="00B1642E">
          <w:pPr>
            <w:pStyle w:val="12226D781A0D4C38BACE654B6EF94DA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307454D61A941DE9B3E61FE1C29C0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30535B-D8AD-4B26-84F5-96904DA3D8F6}"/>
      </w:docPartPr>
      <w:docPartBody>
        <w:p w:rsidR="00173C0B" w:rsidRDefault="00B1642E">
          <w:pPr>
            <w:pStyle w:val="9307454D61A941DE9B3E61FE1C29C0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A83089665E644F29F57A1FC166BEE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9B55B9-04F2-4968-94FF-8611625E3F8A}"/>
      </w:docPartPr>
      <w:docPartBody>
        <w:p w:rsidR="00173C0B" w:rsidRDefault="00B1642E">
          <w:pPr>
            <w:pStyle w:val="EA83089665E644F29F57A1FC166BEED6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6485EAACB724FED808A2EAFAB1103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F1D079-C6AC-4BF2-BEFF-AC8FE7D768BA}"/>
      </w:docPartPr>
      <w:docPartBody>
        <w:p w:rsidR="00173C0B" w:rsidRDefault="00B1642E">
          <w:pPr>
            <w:pStyle w:val="C6485EAACB724FED808A2EAFAB110314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BF7E648990EA4C4190200A24FDBD7B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516D6B-DCB5-4330-885A-09F7D9C6930B}"/>
      </w:docPartPr>
      <w:docPartBody>
        <w:p w:rsidR="00173C0B" w:rsidRDefault="00B1642E">
          <w:pPr>
            <w:pStyle w:val="BF7E648990EA4C4190200A24FDBD7BE8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73CA3F403D94AB6B9A49CAD86F925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BE8E2C-5BC4-4FE3-8F74-E40B6EA20B86}"/>
      </w:docPartPr>
      <w:docPartBody>
        <w:p w:rsidR="00173C0B" w:rsidRDefault="00B1642E">
          <w:pPr>
            <w:pStyle w:val="D73CA3F403D94AB6B9A49CAD86F9252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EC085ED03EC4C349F80040EA54E87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F83345-D8F6-4CA0-8171-78AC83BF3832}"/>
      </w:docPartPr>
      <w:docPartBody>
        <w:p w:rsidR="00173C0B" w:rsidRDefault="00B1642E">
          <w:pPr>
            <w:pStyle w:val="EEC085ED03EC4C349F80040EA54E87A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457DE03BB16F4E6ABD16D903ED36AA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E199DC-B56A-4FF5-B44D-0723B750E192}"/>
      </w:docPartPr>
      <w:docPartBody>
        <w:p w:rsidR="00173C0B" w:rsidRDefault="00B1642E">
          <w:pPr>
            <w:pStyle w:val="457DE03BB16F4E6ABD16D903ED36AAE5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204FAA1CD0B74C3D8C8EB37A35CDA6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8FE0E2-EABB-4B6B-BE8D-61B6E989882B}"/>
      </w:docPartPr>
      <w:docPartBody>
        <w:p w:rsidR="00173C0B" w:rsidRDefault="00B1642E">
          <w:pPr>
            <w:pStyle w:val="204FAA1CD0B74C3D8C8EB37A35CDA6E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EDA106862764864A908076440B179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BDB1F-5CF1-4D58-83A9-4B4DBBF04CF9}"/>
      </w:docPartPr>
      <w:docPartBody>
        <w:p w:rsidR="00173C0B" w:rsidRDefault="00B1642E">
          <w:pPr>
            <w:pStyle w:val="3EDA106862764864A908076440B1792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C591144F4874D9987EF4242CCB70C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C3CF18-0F5E-48EE-8F3B-0D8CBDC698A2}"/>
      </w:docPartPr>
      <w:docPartBody>
        <w:p w:rsidR="00173C0B" w:rsidRDefault="00B1642E">
          <w:pPr>
            <w:pStyle w:val="DC591144F4874D9987EF4242CCB70CF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4394CEA70E843B2B337F29296F35B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07A75A-E75E-4172-98E4-2520607502FF}"/>
      </w:docPartPr>
      <w:docPartBody>
        <w:p w:rsidR="00173C0B" w:rsidRDefault="00B1642E">
          <w:pPr>
            <w:pStyle w:val="F4394CEA70E843B2B337F29296F35BC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14C1CDEB2446A9B43530746EB935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E70258-4B43-436F-AD3E-16F0D3A5FABE}"/>
      </w:docPartPr>
      <w:docPartBody>
        <w:p w:rsidR="00173C0B" w:rsidRDefault="00B1642E">
          <w:pPr>
            <w:pStyle w:val="0C14C1CDEB2446A9B43530746EB9357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251C138A315411786F5A863E203E3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28D744-E911-4F40-8563-E67A829E5BF1}"/>
      </w:docPartPr>
      <w:docPartBody>
        <w:p w:rsidR="00173C0B" w:rsidRDefault="00B1642E">
          <w:pPr>
            <w:pStyle w:val="9251C138A315411786F5A863E203E336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9EE0CBBC1B8B41EB885A4A3C705F88E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000950-8A50-4892-89FF-2CCF0743A7EA}"/>
      </w:docPartPr>
      <w:docPartBody>
        <w:p w:rsidR="00173C0B" w:rsidRDefault="00B1642E">
          <w:pPr>
            <w:pStyle w:val="9EE0CBBC1B8B41EB885A4A3C705F88EB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81DBA53490949E095DE3FCA631549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6D7FB5-68C2-4640-B5AF-084A70C7297D}"/>
      </w:docPartPr>
      <w:docPartBody>
        <w:p w:rsidR="00173C0B" w:rsidRDefault="00B1642E">
          <w:pPr>
            <w:pStyle w:val="881DBA53490949E095DE3FCA631549F7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1878CC8622746CFACD079D4359BF8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84193E-86A1-4C87-BB9E-44E01277E691}"/>
      </w:docPartPr>
      <w:docPartBody>
        <w:p w:rsidR="00173C0B" w:rsidRDefault="00B1642E">
          <w:pPr>
            <w:pStyle w:val="C1878CC8622746CFACD079D4359BF83C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1AFA5F0962D43A286F8BDDB9E7371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2D9F1E-E154-4878-9358-ED451C560066}"/>
      </w:docPartPr>
      <w:docPartBody>
        <w:p w:rsidR="00173C0B" w:rsidRDefault="00B1642E">
          <w:pPr>
            <w:pStyle w:val="61AFA5F0962D43A286F8BDDB9E737123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2D4E6A97A1A48109D83D3A6C937AD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430925-4AA8-464C-9F4B-4F28FB55B235}"/>
      </w:docPartPr>
      <w:docPartBody>
        <w:p w:rsidR="00173C0B" w:rsidRDefault="00B1642E">
          <w:pPr>
            <w:pStyle w:val="F2D4E6A97A1A48109D83D3A6C937ADB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1381BE4B4DA40E7A8887C0F334A3F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61FF44-9B8E-4B3C-AF98-679FE59B3736}"/>
      </w:docPartPr>
      <w:docPartBody>
        <w:p w:rsidR="00173C0B" w:rsidRDefault="00B1642E">
          <w:pPr>
            <w:pStyle w:val="01381BE4B4DA40E7A8887C0F334A3F35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C8C322169144BECB11B6333657A2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B0461-63D8-41DE-ACA2-3F87814C6379}"/>
      </w:docPartPr>
      <w:docPartBody>
        <w:p w:rsidR="00173C0B" w:rsidRDefault="00B1642E">
          <w:pPr>
            <w:pStyle w:val="AC8C322169144BECB11B6333657A2F1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01A003FB9FF40F5AC49A119804B7A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B9CBEB-AE9E-486F-B190-702DCCFAFB54}"/>
      </w:docPartPr>
      <w:docPartBody>
        <w:p w:rsidR="00173C0B" w:rsidRDefault="00B1642E">
          <w:pPr>
            <w:pStyle w:val="301A003FB9FF40F5AC49A119804B7A2E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4F5A88E4C614F7D9FF0766DCCB8AD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C1C65-A770-44C8-B9CA-37869054D264}"/>
      </w:docPartPr>
      <w:docPartBody>
        <w:p w:rsidR="00173C0B" w:rsidRDefault="00B1642E">
          <w:pPr>
            <w:pStyle w:val="34F5A88E4C614F7D9FF0766DCCB8AD2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152A50D82C24B888A726C8E7B834F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62C3E5-4B1E-4A6B-BACD-0DF5E06DB84A}"/>
      </w:docPartPr>
      <w:docPartBody>
        <w:p w:rsidR="00173C0B" w:rsidRDefault="00B1642E">
          <w:pPr>
            <w:pStyle w:val="1152A50D82C24B888A726C8E7B834F12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C50DDB0102384B3DBA086E152A9DF4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3E10E-1B18-40C9-9D68-432AAA115B76}"/>
      </w:docPartPr>
      <w:docPartBody>
        <w:p w:rsidR="00173C0B" w:rsidRDefault="00B1642E">
          <w:pPr>
            <w:pStyle w:val="C50DDB0102384B3DBA086E152A9DF46F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D99B2B635FE408E93DBCD5160A47D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2ECBBE-A48F-4265-98B8-026E8DCB7AFE}"/>
      </w:docPartPr>
      <w:docPartBody>
        <w:p w:rsidR="00173C0B" w:rsidRDefault="00B1642E">
          <w:pPr>
            <w:pStyle w:val="AD99B2B635FE408E93DBCD5160A47D2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C82DCCFBAFA4AFE84417C77416D5B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09FC28-092D-4490-8546-5EAEF6CC8810}"/>
      </w:docPartPr>
      <w:docPartBody>
        <w:p w:rsidR="00173C0B" w:rsidRDefault="00B1642E">
          <w:pPr>
            <w:pStyle w:val="AC82DCCFBAFA4AFE84417C77416D5B01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F2FA0C82AD45F8A3EED90069F8CBB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BACB1C-4ABB-4013-8994-C6EC9D10DBE9}"/>
      </w:docPartPr>
      <w:docPartBody>
        <w:p w:rsidR="00173C0B" w:rsidRDefault="00B1642E">
          <w:pPr>
            <w:pStyle w:val="1DF2FA0C82AD45F8A3EED90069F8CBBB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09478547FA44B06979D82761B2C75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4140CF-BB62-4C61-A447-A51129F1982A}"/>
      </w:docPartPr>
      <w:docPartBody>
        <w:p w:rsidR="00173C0B" w:rsidRDefault="00B1642E">
          <w:pPr>
            <w:pStyle w:val="309478547FA44B06979D82761B2C755D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1E4D6DECA304F26B48ADC32DB122A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F9DDC0-2069-49AE-B5F9-D7CBEE310312}"/>
      </w:docPartPr>
      <w:docPartBody>
        <w:p w:rsidR="00173C0B" w:rsidRDefault="00B1642E">
          <w:pPr>
            <w:pStyle w:val="A1E4D6DECA304F26B48ADC32DB122A1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39CC7E2F6F442B1AF466E0E33AEF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EE98E-24AB-476E-8B50-FCA94D1EEFB9}"/>
      </w:docPartPr>
      <w:docPartBody>
        <w:p w:rsidR="00173C0B" w:rsidRDefault="00B1642E">
          <w:pPr>
            <w:pStyle w:val="839CC7E2F6F442B1AF466E0E33AEF707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0C718245E22D401498A6A3217547EE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F158F5-76FC-4F19-BFF3-95B77539E7DB}"/>
      </w:docPartPr>
      <w:docPartBody>
        <w:p w:rsidR="00173C0B" w:rsidRDefault="00B1642E">
          <w:pPr>
            <w:pStyle w:val="0C718245E22D401498A6A3217547EEDE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C4CC792C8874CDF88D750C787985A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014E84-77A0-466C-9F16-6BC78BFA2BD6}"/>
      </w:docPartPr>
      <w:docPartBody>
        <w:p w:rsidR="00173C0B" w:rsidRDefault="00B1642E">
          <w:pPr>
            <w:pStyle w:val="7C4CC792C8874CDF88D750C787985AC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4DF8DD8C7424F329EE4103E39019D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F95EC1-8532-416C-A2C2-9B3E2D04892A}"/>
      </w:docPartPr>
      <w:docPartBody>
        <w:p w:rsidR="00173C0B" w:rsidRDefault="00B1642E">
          <w:pPr>
            <w:pStyle w:val="74DF8DD8C7424F329EE4103E39019D19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6A5B634A480F4C608FF1DAE5FFFEBE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5929B6-A177-44FC-99F0-0EDF771ECEE0}"/>
      </w:docPartPr>
      <w:docPartBody>
        <w:p w:rsidR="00173C0B" w:rsidRDefault="00B1642E">
          <w:pPr>
            <w:pStyle w:val="6A5B634A480F4C608FF1DAE5FFFEBEFF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E41F61B40FFA413BA1DB757A932D07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2280F2-F33E-4839-AE38-29D0A5AEA784}"/>
      </w:docPartPr>
      <w:docPartBody>
        <w:p w:rsidR="00173C0B" w:rsidRDefault="00B1642E">
          <w:pPr>
            <w:pStyle w:val="E41F61B40FFA413BA1DB757A932D073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7925052BD73433DB90CF59D3744CA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891BFF-0945-4AA3-B124-ABA0D38335B9}"/>
      </w:docPartPr>
      <w:docPartBody>
        <w:p w:rsidR="00173C0B" w:rsidRDefault="00B1642E">
          <w:pPr>
            <w:pStyle w:val="77925052BD73433DB90CF59D3744CA83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AFAD2C14AA264EC9B0BE6BEEB193E0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1B74CB-7AA3-4084-A97E-333C83E1633F}"/>
      </w:docPartPr>
      <w:docPartBody>
        <w:p w:rsidR="00173C0B" w:rsidRDefault="00B1642E">
          <w:pPr>
            <w:pStyle w:val="AFAD2C14AA264EC9B0BE6BEEB193E08E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85BBE400D2DA4A8F9D223E2922B2E3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4F15D9-7359-46AD-A833-5B6ACDEEDE34}"/>
      </w:docPartPr>
      <w:docPartBody>
        <w:p w:rsidR="00173C0B" w:rsidRDefault="00B1642E">
          <w:pPr>
            <w:pStyle w:val="85BBE400D2DA4A8F9D223E2922B2E30C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0E5800A367D400C97972A7849C101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91BE89-E3AD-430E-9713-801920CC843E}"/>
      </w:docPartPr>
      <w:docPartBody>
        <w:p w:rsidR="00173C0B" w:rsidRDefault="00B1642E">
          <w:pPr>
            <w:pStyle w:val="D0E5800A367D400C97972A7849C1017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708701FCDB9F4851A986076CC0480D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29FD85-90F0-490C-A2E4-71F61DCE3921}"/>
      </w:docPartPr>
      <w:docPartBody>
        <w:p w:rsidR="00173C0B" w:rsidRDefault="00B1642E">
          <w:pPr>
            <w:pStyle w:val="708701FCDB9F4851A986076CC0480D28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D66F6C9C60CB4202899AC1E829753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A95FBC-0110-4B8D-BA93-14A34E8092C4}"/>
      </w:docPartPr>
      <w:docPartBody>
        <w:p w:rsidR="00173C0B" w:rsidRDefault="00B1642E">
          <w:pPr>
            <w:pStyle w:val="D66F6C9C60CB4202899AC1E829753D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3C2D7103EA1149509A8BF97768D2F4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9338E-E98B-406A-84AE-98822940BBEC}"/>
      </w:docPartPr>
      <w:docPartBody>
        <w:p w:rsidR="00173C0B" w:rsidRDefault="00B1642E">
          <w:pPr>
            <w:pStyle w:val="3C2D7103EA1149509A8BF97768D2F4B5"/>
          </w:pPr>
          <w:r w:rsidRPr="00D16732">
            <w:rPr>
              <w:rStyle w:val="Textodelmarcadordeposicin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markup="0" w:comments="0" w:insDel="0"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42E"/>
    <w:rsid w:val="0011305B"/>
    <w:rsid w:val="00173C0B"/>
    <w:rsid w:val="006D1DF1"/>
    <w:rsid w:val="00A15989"/>
    <w:rsid w:val="00B1642E"/>
    <w:rsid w:val="00DC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3C0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73C0B"/>
    <w:rPr>
      <w:color w:val="808080"/>
    </w:rPr>
  </w:style>
  <w:style w:type="paragraph" w:customStyle="1" w:styleId="9670C424990A4922810C7118C7CC2493">
    <w:name w:val="9670C424990A4922810C7118C7CC2493"/>
    <w:rsid w:val="00173C0B"/>
  </w:style>
  <w:style w:type="paragraph" w:customStyle="1" w:styleId="A9586FBF878A48B9ACA9EA6FC6068D73">
    <w:name w:val="A9586FBF878A48B9ACA9EA6FC6068D73"/>
    <w:rsid w:val="00173C0B"/>
  </w:style>
  <w:style w:type="paragraph" w:customStyle="1" w:styleId="DF16FC3BD5DF4C4F9A6497447DFD9DFC">
    <w:name w:val="DF16FC3BD5DF4C4F9A6497447DFD9DFC"/>
    <w:rsid w:val="00173C0B"/>
  </w:style>
  <w:style w:type="paragraph" w:customStyle="1" w:styleId="5DDF2ECADD9642CEBCF94C8B03245E4B">
    <w:name w:val="5DDF2ECADD9642CEBCF94C8B03245E4B"/>
    <w:rsid w:val="00173C0B"/>
  </w:style>
  <w:style w:type="paragraph" w:customStyle="1" w:styleId="E2D63FF1B7514E70806917B64147CC01">
    <w:name w:val="E2D63FF1B7514E70806917B64147CC01"/>
    <w:rsid w:val="00173C0B"/>
  </w:style>
  <w:style w:type="paragraph" w:customStyle="1" w:styleId="11CCB89BB8364E5084B6D19A7BD91CF6">
    <w:name w:val="11CCB89BB8364E5084B6D19A7BD91CF6"/>
    <w:rsid w:val="00173C0B"/>
  </w:style>
  <w:style w:type="paragraph" w:customStyle="1" w:styleId="5BB0B099DB4B4DD4B5E92600C3C7C34C">
    <w:name w:val="5BB0B099DB4B4DD4B5E92600C3C7C34C"/>
    <w:rsid w:val="00173C0B"/>
  </w:style>
  <w:style w:type="paragraph" w:customStyle="1" w:styleId="963BBC51844D436E9424861944981964">
    <w:name w:val="963BBC51844D436E9424861944981964"/>
    <w:rsid w:val="00173C0B"/>
  </w:style>
  <w:style w:type="paragraph" w:customStyle="1" w:styleId="5C6B45E32A9842DE97FF291EC84DE9FA">
    <w:name w:val="5C6B45E32A9842DE97FF291EC84DE9FA"/>
    <w:rsid w:val="00173C0B"/>
  </w:style>
  <w:style w:type="paragraph" w:customStyle="1" w:styleId="DE02143F8A914FB5923F9E0469553940">
    <w:name w:val="DE02143F8A914FB5923F9E0469553940"/>
    <w:rsid w:val="00173C0B"/>
  </w:style>
  <w:style w:type="paragraph" w:customStyle="1" w:styleId="12226D781A0D4C38BACE654B6EF94DAD">
    <w:name w:val="12226D781A0D4C38BACE654B6EF94DAD"/>
    <w:rsid w:val="00173C0B"/>
  </w:style>
  <w:style w:type="paragraph" w:customStyle="1" w:styleId="9307454D61A941DE9B3E61FE1C29C060">
    <w:name w:val="9307454D61A941DE9B3E61FE1C29C060"/>
    <w:rsid w:val="00173C0B"/>
  </w:style>
  <w:style w:type="paragraph" w:customStyle="1" w:styleId="EA83089665E644F29F57A1FC166BEED6">
    <w:name w:val="EA83089665E644F29F57A1FC166BEED6"/>
    <w:rsid w:val="00173C0B"/>
  </w:style>
  <w:style w:type="paragraph" w:customStyle="1" w:styleId="C6485EAACB724FED808A2EAFAB110314">
    <w:name w:val="C6485EAACB724FED808A2EAFAB110314"/>
    <w:rsid w:val="00173C0B"/>
  </w:style>
  <w:style w:type="paragraph" w:customStyle="1" w:styleId="BF7E648990EA4C4190200A24FDBD7BE8">
    <w:name w:val="BF7E648990EA4C4190200A24FDBD7BE8"/>
    <w:rsid w:val="00173C0B"/>
  </w:style>
  <w:style w:type="paragraph" w:customStyle="1" w:styleId="D73CA3F403D94AB6B9A49CAD86F92529">
    <w:name w:val="D73CA3F403D94AB6B9A49CAD86F92529"/>
    <w:rsid w:val="00173C0B"/>
  </w:style>
  <w:style w:type="paragraph" w:customStyle="1" w:styleId="EEC085ED03EC4C349F80040EA54E87A9">
    <w:name w:val="EEC085ED03EC4C349F80040EA54E87A9"/>
    <w:rsid w:val="00173C0B"/>
  </w:style>
  <w:style w:type="paragraph" w:customStyle="1" w:styleId="457DE03BB16F4E6ABD16D903ED36AAE5">
    <w:name w:val="457DE03BB16F4E6ABD16D903ED36AAE5"/>
    <w:rsid w:val="00173C0B"/>
  </w:style>
  <w:style w:type="paragraph" w:customStyle="1" w:styleId="204FAA1CD0B74C3D8C8EB37A35CDA6E6">
    <w:name w:val="204FAA1CD0B74C3D8C8EB37A35CDA6E6"/>
    <w:rsid w:val="00173C0B"/>
  </w:style>
  <w:style w:type="paragraph" w:customStyle="1" w:styleId="3EDA106862764864A908076440B17927">
    <w:name w:val="3EDA106862764864A908076440B17927"/>
    <w:rsid w:val="00173C0B"/>
  </w:style>
  <w:style w:type="paragraph" w:customStyle="1" w:styleId="DC591144F4874D9987EF4242CCB70CF7">
    <w:name w:val="DC591144F4874D9987EF4242CCB70CF7"/>
    <w:rsid w:val="00173C0B"/>
  </w:style>
  <w:style w:type="paragraph" w:customStyle="1" w:styleId="F4394CEA70E843B2B337F29296F35BCB">
    <w:name w:val="F4394CEA70E843B2B337F29296F35BCB"/>
    <w:rsid w:val="00173C0B"/>
  </w:style>
  <w:style w:type="paragraph" w:customStyle="1" w:styleId="0C14C1CDEB2446A9B43530746EB93571">
    <w:name w:val="0C14C1CDEB2446A9B43530746EB93571"/>
    <w:rsid w:val="00173C0B"/>
  </w:style>
  <w:style w:type="paragraph" w:customStyle="1" w:styleId="9251C138A315411786F5A863E203E336">
    <w:name w:val="9251C138A315411786F5A863E203E336"/>
    <w:rsid w:val="00173C0B"/>
  </w:style>
  <w:style w:type="paragraph" w:customStyle="1" w:styleId="9EE0CBBC1B8B41EB885A4A3C705F88EB">
    <w:name w:val="9EE0CBBC1B8B41EB885A4A3C705F88EB"/>
    <w:rsid w:val="00173C0B"/>
  </w:style>
  <w:style w:type="paragraph" w:customStyle="1" w:styleId="881DBA53490949E095DE3FCA631549F7">
    <w:name w:val="881DBA53490949E095DE3FCA631549F7"/>
    <w:rsid w:val="00173C0B"/>
  </w:style>
  <w:style w:type="paragraph" w:customStyle="1" w:styleId="C1878CC8622746CFACD079D4359BF83C">
    <w:name w:val="C1878CC8622746CFACD079D4359BF83C"/>
    <w:rsid w:val="00173C0B"/>
  </w:style>
  <w:style w:type="paragraph" w:customStyle="1" w:styleId="61AFA5F0962D43A286F8BDDB9E737123">
    <w:name w:val="61AFA5F0962D43A286F8BDDB9E737123"/>
    <w:rsid w:val="00173C0B"/>
  </w:style>
  <w:style w:type="paragraph" w:customStyle="1" w:styleId="F2D4E6A97A1A48109D83D3A6C937ADB2">
    <w:name w:val="F2D4E6A97A1A48109D83D3A6C937ADB2"/>
    <w:rsid w:val="00173C0B"/>
  </w:style>
  <w:style w:type="paragraph" w:customStyle="1" w:styleId="01381BE4B4DA40E7A8887C0F334A3F35">
    <w:name w:val="01381BE4B4DA40E7A8887C0F334A3F35"/>
    <w:rsid w:val="00173C0B"/>
  </w:style>
  <w:style w:type="paragraph" w:customStyle="1" w:styleId="AC8C322169144BECB11B6333657A2F19">
    <w:name w:val="AC8C322169144BECB11B6333657A2F19"/>
    <w:rsid w:val="00173C0B"/>
  </w:style>
  <w:style w:type="paragraph" w:customStyle="1" w:styleId="301A003FB9FF40F5AC49A119804B7A2E">
    <w:name w:val="301A003FB9FF40F5AC49A119804B7A2E"/>
    <w:rsid w:val="00173C0B"/>
  </w:style>
  <w:style w:type="paragraph" w:customStyle="1" w:styleId="34F5A88E4C614F7D9FF0766DCCB8AD23">
    <w:name w:val="34F5A88E4C614F7D9FF0766DCCB8AD23"/>
    <w:rsid w:val="00173C0B"/>
  </w:style>
  <w:style w:type="paragraph" w:customStyle="1" w:styleId="1152A50D82C24B888A726C8E7B834F12">
    <w:name w:val="1152A50D82C24B888A726C8E7B834F12"/>
    <w:rsid w:val="00173C0B"/>
  </w:style>
  <w:style w:type="paragraph" w:customStyle="1" w:styleId="C50DDB0102384B3DBA086E152A9DF46F">
    <w:name w:val="C50DDB0102384B3DBA086E152A9DF46F"/>
    <w:rsid w:val="00173C0B"/>
  </w:style>
  <w:style w:type="paragraph" w:customStyle="1" w:styleId="AD99B2B635FE408E93DBCD5160A47D22">
    <w:name w:val="AD99B2B635FE408E93DBCD5160A47D22"/>
    <w:rsid w:val="00173C0B"/>
  </w:style>
  <w:style w:type="paragraph" w:customStyle="1" w:styleId="AC82DCCFBAFA4AFE84417C77416D5B01">
    <w:name w:val="AC82DCCFBAFA4AFE84417C77416D5B01"/>
    <w:rsid w:val="00173C0B"/>
  </w:style>
  <w:style w:type="paragraph" w:customStyle="1" w:styleId="1DF2FA0C82AD45F8A3EED90069F8CBBB">
    <w:name w:val="1DF2FA0C82AD45F8A3EED90069F8CBBB"/>
    <w:rsid w:val="00173C0B"/>
  </w:style>
  <w:style w:type="paragraph" w:customStyle="1" w:styleId="309478547FA44B06979D82761B2C755D">
    <w:name w:val="309478547FA44B06979D82761B2C755D"/>
    <w:rsid w:val="00173C0B"/>
  </w:style>
  <w:style w:type="paragraph" w:customStyle="1" w:styleId="A1E4D6DECA304F26B48ADC32DB122A19">
    <w:name w:val="A1E4D6DECA304F26B48ADC32DB122A19"/>
    <w:rsid w:val="00173C0B"/>
  </w:style>
  <w:style w:type="paragraph" w:customStyle="1" w:styleId="839CC7E2F6F442B1AF466E0E33AEF707">
    <w:name w:val="839CC7E2F6F442B1AF466E0E33AEF707"/>
    <w:rsid w:val="00173C0B"/>
  </w:style>
  <w:style w:type="paragraph" w:customStyle="1" w:styleId="0C718245E22D401498A6A3217547EEDE">
    <w:name w:val="0C718245E22D401498A6A3217547EEDE"/>
    <w:rsid w:val="00173C0B"/>
  </w:style>
  <w:style w:type="paragraph" w:customStyle="1" w:styleId="7C4CC792C8874CDF88D750C787985AC2">
    <w:name w:val="7C4CC792C8874CDF88D750C787985AC2"/>
    <w:rsid w:val="00173C0B"/>
  </w:style>
  <w:style w:type="paragraph" w:customStyle="1" w:styleId="74DF8DD8C7424F329EE4103E39019D19">
    <w:name w:val="74DF8DD8C7424F329EE4103E39019D19"/>
    <w:rsid w:val="00173C0B"/>
  </w:style>
  <w:style w:type="paragraph" w:customStyle="1" w:styleId="6A5B634A480F4C608FF1DAE5FFFEBEFF">
    <w:name w:val="6A5B634A480F4C608FF1DAE5FFFEBEFF"/>
    <w:rsid w:val="00173C0B"/>
  </w:style>
  <w:style w:type="paragraph" w:customStyle="1" w:styleId="E41F61B40FFA413BA1DB757A932D0732">
    <w:name w:val="E41F61B40FFA413BA1DB757A932D0732"/>
    <w:rsid w:val="00173C0B"/>
  </w:style>
  <w:style w:type="paragraph" w:customStyle="1" w:styleId="77925052BD73433DB90CF59D3744CA83">
    <w:name w:val="77925052BD73433DB90CF59D3744CA83"/>
    <w:rsid w:val="00173C0B"/>
  </w:style>
  <w:style w:type="paragraph" w:customStyle="1" w:styleId="AFAD2C14AA264EC9B0BE6BEEB193E08E">
    <w:name w:val="AFAD2C14AA264EC9B0BE6BEEB193E08E"/>
    <w:rsid w:val="00173C0B"/>
  </w:style>
  <w:style w:type="paragraph" w:customStyle="1" w:styleId="85BBE400D2DA4A8F9D223E2922B2E30C">
    <w:name w:val="85BBE400D2DA4A8F9D223E2922B2E30C"/>
    <w:rsid w:val="00173C0B"/>
  </w:style>
  <w:style w:type="paragraph" w:customStyle="1" w:styleId="D0E5800A367D400C97972A7849C10172">
    <w:name w:val="D0E5800A367D400C97972A7849C10172"/>
    <w:rsid w:val="00173C0B"/>
  </w:style>
  <w:style w:type="paragraph" w:customStyle="1" w:styleId="708701FCDB9F4851A986076CC0480D28">
    <w:name w:val="708701FCDB9F4851A986076CC0480D28"/>
    <w:rsid w:val="00173C0B"/>
  </w:style>
  <w:style w:type="paragraph" w:customStyle="1" w:styleId="D66F6C9C60CB4202899AC1E829753D60">
    <w:name w:val="D66F6C9C60CB4202899AC1E829753D60"/>
    <w:rsid w:val="00173C0B"/>
  </w:style>
  <w:style w:type="paragraph" w:customStyle="1" w:styleId="3C2D7103EA1149509A8BF97768D2F4B5">
    <w:name w:val="3C2D7103EA1149509A8BF97768D2F4B5"/>
    <w:rsid w:val="00173C0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B50020-1F0A-4515-8AA3-4CE867895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SNCC.D.028- Orden de Servicios</Template>
  <TotalTime>2</TotalTime>
  <Pages>2</Pages>
  <Words>314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Pamela Leonela Soriano Azcona</cp:lastModifiedBy>
  <cp:revision>6</cp:revision>
  <cp:lastPrinted>2011-03-04T13:37:00Z</cp:lastPrinted>
  <dcterms:created xsi:type="dcterms:W3CDTF">2024-07-03T19:03:00Z</dcterms:created>
  <dcterms:modified xsi:type="dcterms:W3CDTF">2024-12-23T12:59:00Z</dcterms:modified>
</cp:coreProperties>
</file>